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E7C81" w:rsidRDefault="00F40EAF" w:rsidP="00F40EAF">
      <w:pPr>
        <w:jc w:val="center"/>
      </w:pP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left:0;text-align:left;margin-left:47.25pt;margin-top:435.4pt;width:551.4pt;height:23.5pt;z-index:251660288;mso-position-horizontal-relative:text;mso-position-vertical-relative:text" stroked="f">
            <v:textbox style="mso-next-textbox:#_x0000_s1026;mso-fit-shape-to-text:t" inset="0,0,0,0">
              <w:txbxContent>
                <w:p w:rsidR="00653D73" w:rsidRPr="003E6EF0" w:rsidRDefault="00653D73" w:rsidP="00653D73">
                  <w:pPr>
                    <w:pStyle w:val="Caption"/>
                    <w:rPr>
                      <w:noProof/>
                    </w:rPr>
                  </w:pPr>
                  <w:r w:rsidRPr="001A656E">
                    <w:t>Map of lower portion of Reach 2A showing the locations of survey data collected on June 14-15, 2012</w:t>
                  </w:r>
                </w:p>
              </w:txbxContent>
            </v:textbox>
            <w10:wrap type="square"/>
          </v:shape>
        </w:pict>
      </w:r>
      <w:r w:rsidR="00653D73">
        <w:rPr>
          <w:noProof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-311150</wp:posOffset>
            </wp:positionV>
            <wp:extent cx="7578090" cy="5735955"/>
            <wp:effectExtent l="19050" t="0" r="3810" b="0"/>
            <wp:wrapSquare wrapText="bothSides"/>
            <wp:docPr id="7" name="Picture 7" descr="Figure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igure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3818" t="4706" r="3999" b="51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8090" cy="5735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DE7C81" w:rsidSect="00F9562C">
      <w:footerReference w:type="default" r:id="rId9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500E5" w:rsidRDefault="008500E5">
      <w:r>
        <w:separator/>
      </w:r>
    </w:p>
  </w:endnote>
  <w:endnote w:type="continuationSeparator" w:id="0">
    <w:p w:rsidR="008500E5" w:rsidRDefault="008500E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P TypographicSymbols"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Bold">
    <w:panose1 w:val="020B0704020202020204"/>
    <w:charset w:val="00"/>
    <w:family w:val="roman"/>
    <w:notTrueType/>
    <w:pitch w:val="default"/>
    <w:sig w:usb0="00000000" w:usb1="00000000" w:usb2="00000000" w:usb3="00000000" w:csb0="0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500E5" w:rsidRDefault="008500E5" w:rsidP="00986AEA">
    <w:pPr>
      <w:pStyle w:val="Footer"/>
      <w:pBdr>
        <w:bottom w:val="single" w:sz="4" w:space="2" w:color="auto"/>
      </w:pBdr>
      <w:jc w:val="center"/>
      <w:rPr>
        <w:rStyle w:val="PageNumber"/>
      </w:rPr>
    </w:pPr>
    <w:r>
      <w:rPr>
        <w:b/>
        <w:noProof/>
        <w:color w:val="FF0000"/>
        <w:sz w:val="16"/>
        <w:szCs w:val="16"/>
      </w:rPr>
      <w:drawing>
        <wp:anchor distT="0" distB="0" distL="114300" distR="114300" simplePos="0" relativeHeight="251682816" behindDoc="0" locked="0" layoutInCell="1" allowOverlap="1">
          <wp:simplePos x="0" y="0"/>
          <wp:positionH relativeFrom="margin">
            <wp:posOffset>4895850</wp:posOffset>
          </wp:positionH>
          <wp:positionV relativeFrom="margin">
            <wp:posOffset>8446770</wp:posOffset>
          </wp:positionV>
          <wp:extent cx="1133475" cy="438150"/>
          <wp:effectExtent l="0" t="0" r="0" b="0"/>
          <wp:wrapSquare wrapText="bothSides"/>
          <wp:docPr id="54" name="Picture 0" descr="corp_blu_horz_logo_footer_siz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rp_blu_horz_logo_footer_size.jpg"/>
                  <pic:cNvPicPr/>
                </pic:nvPicPr>
                <pic:blipFill>
                  <a:blip r:embed="rId1">
                    <a:clrChange>
                      <a:clrFrom>
                        <a:srgbClr val="FFFFFF"/>
                      </a:clrFrom>
                      <a:clrTo>
                        <a:srgbClr val="FFFFFF">
                          <a:alpha val="0"/>
                        </a:srgbClr>
                      </a:clrTo>
                    </a:clrChange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33475" cy="43815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:rsidR="008500E5" w:rsidRDefault="00E57424" w:rsidP="00CB02A3">
    <w:pPr>
      <w:pStyle w:val="Footer"/>
      <w:framePr w:wrap="around" w:vAnchor="text" w:hAnchor="page" w:x="5924" w:y="12"/>
      <w:jc w:val="center"/>
      <w:rPr>
        <w:rStyle w:val="PageNumber"/>
      </w:rPr>
    </w:pPr>
    <w:r>
      <w:rPr>
        <w:rStyle w:val="PageNumber"/>
      </w:rPr>
      <w:fldChar w:fldCharType="begin"/>
    </w:r>
    <w:r w:rsidR="008500E5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F40EAF">
      <w:rPr>
        <w:rStyle w:val="PageNumber"/>
        <w:noProof/>
      </w:rPr>
      <w:t>1</w:t>
    </w:r>
    <w:r>
      <w:rPr>
        <w:rStyle w:val="PageNumber"/>
      </w:rPr>
      <w:fldChar w:fldCharType="end"/>
    </w:r>
  </w:p>
  <w:p w:rsidR="008500E5" w:rsidRDefault="008500E5" w:rsidP="007F40A0">
    <w:pPr>
      <w:pStyle w:val="Footer"/>
      <w:tabs>
        <w:tab w:val="clear" w:pos="8640"/>
        <w:tab w:val="left" w:pos="0"/>
        <w:tab w:val="right" w:pos="9360"/>
      </w:tabs>
      <w:jc w:val="left"/>
      <w:rPr>
        <w:iCs/>
        <w:color w:val="000000"/>
        <w:sz w:val="16"/>
      </w:rPr>
    </w:pPr>
    <w:r>
      <w:rPr>
        <w:noProof/>
      </w:rPr>
      <w:drawing>
        <wp:anchor distT="0" distB="0" distL="114300" distR="114300" simplePos="0" relativeHeight="251684864" behindDoc="0" locked="0" layoutInCell="1" allowOverlap="1">
          <wp:simplePos x="0" y="0"/>
          <wp:positionH relativeFrom="margin">
            <wp:posOffset>7153275</wp:posOffset>
          </wp:positionH>
          <wp:positionV relativeFrom="margin">
            <wp:posOffset>6172200</wp:posOffset>
          </wp:positionV>
          <wp:extent cx="1000760" cy="390525"/>
          <wp:effectExtent l="0" t="0" r="8890" b="9525"/>
          <wp:wrapSquare wrapText="bothSides"/>
          <wp:docPr id="55" name="Picture 5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corp_blu_horz_logo_footer_size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00760" cy="390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986AEA">
      <w:rPr>
        <w:b/>
        <w:noProof/>
        <w:color w:val="FF0000"/>
        <w:sz w:val="16"/>
        <w:szCs w:val="16"/>
      </w:rPr>
      <w:t>DRAFT</w:t>
    </w:r>
    <w:r>
      <w:rPr>
        <w:iCs/>
        <w:sz w:val="16"/>
      </w:rPr>
      <w:t xml:space="preserve"> </w:t>
    </w:r>
    <w:r>
      <w:rPr>
        <w:iCs/>
        <w:color w:val="000000"/>
        <w:sz w:val="16"/>
      </w:rPr>
      <w:t>San Joaquin River</w:t>
    </w:r>
  </w:p>
  <w:p w:rsidR="008500E5" w:rsidRPr="00653D73" w:rsidRDefault="008500E5" w:rsidP="007F40A0">
    <w:pPr>
      <w:pStyle w:val="Footer"/>
      <w:tabs>
        <w:tab w:val="clear" w:pos="8640"/>
        <w:tab w:val="left" w:pos="0"/>
        <w:tab w:val="right" w:pos="9360"/>
      </w:tabs>
      <w:jc w:val="left"/>
      <w:rPr>
        <w:iCs/>
        <w:color w:val="000000"/>
        <w:sz w:val="16"/>
      </w:rPr>
    </w:pPr>
    <w:r>
      <w:rPr>
        <w:iCs/>
        <w:color w:val="000000"/>
        <w:sz w:val="16"/>
      </w:rPr>
      <w:t xml:space="preserve">Reach 2A </w:t>
    </w:r>
    <w:r w:rsidR="00653D73">
      <w:rPr>
        <w:iCs/>
        <w:color w:val="000000"/>
        <w:sz w:val="16"/>
      </w:rPr>
      <w:t xml:space="preserve">Channel Response </w:t>
    </w:r>
    <w:r>
      <w:rPr>
        <w:iCs/>
        <w:color w:val="000000"/>
        <w:sz w:val="16"/>
      </w:rPr>
      <w:t>Evaluation (2012)</w:t>
    </w:r>
    <w:r>
      <w:rPr>
        <w:iCs/>
      </w:rPr>
      <w:tab/>
    </w:r>
    <w:r>
      <w:rPr>
        <w:rStyle w:val="PageNumber"/>
        <w:iCs/>
      </w:rPr>
      <w:tab/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500E5" w:rsidRDefault="008500E5">
      <w:r>
        <w:separator/>
      </w:r>
    </w:p>
  </w:footnote>
  <w:footnote w:type="continuationSeparator" w:id="0">
    <w:p w:rsidR="008500E5" w:rsidRDefault="008500E5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2"/>
    <w:multiLevelType w:val="singleLevel"/>
    <w:tmpl w:val="0BBEC03A"/>
    <w:lvl w:ilvl="0">
      <w:start w:val="1"/>
      <w:numFmt w:val="bullet"/>
      <w:pStyle w:val="ListBullet"/>
      <w:lvlText w:val="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</w:abstractNum>
  <w:abstractNum w:abstractNumId="1">
    <w:nsid w:val="FFFFFF83"/>
    <w:multiLevelType w:val="singleLevel"/>
    <w:tmpl w:val="6270F5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2">
    <w:nsid w:val="FFFFFF89"/>
    <w:multiLevelType w:val="singleLevel"/>
    <w:tmpl w:val="09704C1A"/>
    <w:lvl w:ilvl="0">
      <w:start w:val="1"/>
      <w:numFmt w:val="bullet"/>
      <w:lvlText w:val="#"/>
      <w:lvlJc w:val="left"/>
      <w:pPr>
        <w:tabs>
          <w:tab w:val="num" w:pos="1080"/>
        </w:tabs>
        <w:ind w:left="1080" w:hanging="360"/>
      </w:pPr>
      <w:rPr>
        <w:rFonts w:ascii="WP TypographicSymbols" w:hAnsi="WP TypographicSymbols" w:hint="default"/>
        <w:sz w:val="18"/>
      </w:rPr>
    </w:lvl>
  </w:abstractNum>
  <w:abstractNum w:abstractNumId="3">
    <w:nsid w:val="002953E1"/>
    <w:multiLevelType w:val="hybridMultilevel"/>
    <w:tmpl w:val="5C28DAA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>
    <w:nsid w:val="0DE23DA5"/>
    <w:multiLevelType w:val="multilevel"/>
    <w:tmpl w:val="5C80108A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  <w:rPr>
        <w:rFonts w:ascii="Arial" w:hAnsi="Arial" w:cs="Arial" w:hint="default"/>
        <w:b/>
        <w:i w:val="0"/>
        <w:color w:val="000000"/>
        <w:sz w:val="32"/>
        <w:szCs w:val="32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720"/>
        </w:tabs>
        <w:ind w:left="720" w:hanging="720"/>
      </w:pPr>
      <w:rPr>
        <w:rFonts w:ascii="Arial Bold" w:hAnsi="Arial Bold" w:hint="default"/>
        <w:b/>
        <w:i w:val="0"/>
        <w:sz w:val="24"/>
        <w:szCs w:val="24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/>
        <w:i w:val="0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  <w:b/>
        <w:i w:val="0"/>
        <w:sz w:val="22"/>
        <w:szCs w:val="22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5">
    <w:nsid w:val="0E5D25D2"/>
    <w:multiLevelType w:val="hybridMultilevel"/>
    <w:tmpl w:val="AB5450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EC96380"/>
    <w:multiLevelType w:val="hybridMultilevel"/>
    <w:tmpl w:val="E99EF4BC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A4D4370"/>
    <w:multiLevelType w:val="multilevel"/>
    <w:tmpl w:val="3D1A6BF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D79654A"/>
    <w:multiLevelType w:val="hybridMultilevel"/>
    <w:tmpl w:val="4ABA3372"/>
    <w:lvl w:ilvl="0" w:tplc="5FE67156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E136706"/>
    <w:multiLevelType w:val="multilevel"/>
    <w:tmpl w:val="F7925300"/>
    <w:lvl w:ilvl="0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EE72F94"/>
    <w:multiLevelType w:val="hybridMultilevel"/>
    <w:tmpl w:val="CBC6167E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20290BB4"/>
    <w:multiLevelType w:val="hybridMultilevel"/>
    <w:tmpl w:val="3D1A6BF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25C6634B"/>
    <w:multiLevelType w:val="singleLevel"/>
    <w:tmpl w:val="BFCA6050"/>
    <w:lvl w:ilvl="0">
      <w:start w:val="1"/>
      <w:numFmt w:val="bullet"/>
      <w:lvlText w:val="#"/>
      <w:lvlJc w:val="left"/>
      <w:pPr>
        <w:tabs>
          <w:tab w:val="num" w:pos="1080"/>
        </w:tabs>
        <w:ind w:left="1080" w:hanging="360"/>
      </w:pPr>
      <w:rPr>
        <w:rFonts w:ascii="WP TypographicSymbols" w:hAnsi="WP TypographicSymbols" w:hint="default"/>
        <w:sz w:val="24"/>
      </w:rPr>
    </w:lvl>
  </w:abstractNum>
  <w:abstractNum w:abstractNumId="13">
    <w:nsid w:val="269130D1"/>
    <w:multiLevelType w:val="hybridMultilevel"/>
    <w:tmpl w:val="0B4476F0"/>
    <w:lvl w:ilvl="0" w:tplc="5B926B8C">
      <w:start w:val="1"/>
      <w:numFmt w:val="decimal"/>
      <w:lvlText w:val="%1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86C726B"/>
    <w:multiLevelType w:val="hybridMultilevel"/>
    <w:tmpl w:val="8C90173C"/>
    <w:lvl w:ilvl="0" w:tplc="5E24229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E6751F1"/>
    <w:multiLevelType w:val="hybridMultilevel"/>
    <w:tmpl w:val="A3FEF924"/>
    <w:lvl w:ilvl="0" w:tplc="0409000F">
      <w:start w:val="1"/>
      <w:numFmt w:val="decimal"/>
      <w:lvlText w:val="%1."/>
      <w:lvlJc w:val="left"/>
      <w:pPr>
        <w:ind w:left="360" w:hanging="360"/>
      </w:p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6">
    <w:nsid w:val="30073CF2"/>
    <w:multiLevelType w:val="hybridMultilevel"/>
    <w:tmpl w:val="BF28F9B4"/>
    <w:lvl w:ilvl="0" w:tplc="1BA61032">
      <w:start w:val="1"/>
      <w:numFmt w:val="decimal"/>
      <w:lvlText w:val="%1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30643B95"/>
    <w:multiLevelType w:val="hybridMultilevel"/>
    <w:tmpl w:val="2C7E6B3E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317231AA"/>
    <w:multiLevelType w:val="hybridMultilevel"/>
    <w:tmpl w:val="34AAA6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77497F"/>
    <w:multiLevelType w:val="hybridMultilevel"/>
    <w:tmpl w:val="40C2E4D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32EA6C97"/>
    <w:multiLevelType w:val="hybridMultilevel"/>
    <w:tmpl w:val="3D427922"/>
    <w:lvl w:ilvl="0" w:tplc="7C3A5444">
      <w:start w:val="1"/>
      <w:numFmt w:val="decimal"/>
      <w:lvlText w:val="%1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379A4F05"/>
    <w:multiLevelType w:val="multilevel"/>
    <w:tmpl w:val="DC68195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39BB0B00"/>
    <w:multiLevelType w:val="multilevel"/>
    <w:tmpl w:val="DC681958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3C3C7807"/>
    <w:multiLevelType w:val="hybridMultilevel"/>
    <w:tmpl w:val="91C01D78"/>
    <w:lvl w:ilvl="0" w:tplc="D63ECAA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4">
    <w:nsid w:val="3D506BF5"/>
    <w:multiLevelType w:val="hybridMultilevel"/>
    <w:tmpl w:val="BC663D7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442A5403"/>
    <w:multiLevelType w:val="hybridMultilevel"/>
    <w:tmpl w:val="91C01D78"/>
    <w:lvl w:ilvl="0" w:tplc="D63ECAA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>
    <w:nsid w:val="4A991905"/>
    <w:multiLevelType w:val="hybridMultilevel"/>
    <w:tmpl w:val="1CC04C58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55112DFE"/>
    <w:multiLevelType w:val="multilevel"/>
    <w:tmpl w:val="CBC616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B175A7A"/>
    <w:multiLevelType w:val="hybridMultilevel"/>
    <w:tmpl w:val="6C80FF2C"/>
    <w:lvl w:ilvl="0" w:tplc="94D05D94">
      <w:start w:val="1"/>
      <w:numFmt w:val="decimal"/>
      <w:lvlText w:val="%1."/>
      <w:lvlJc w:val="left"/>
      <w:pPr>
        <w:tabs>
          <w:tab w:val="num" w:pos="-7920"/>
        </w:tabs>
        <w:ind w:left="-79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-7560"/>
        </w:tabs>
        <w:ind w:left="-75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-6840"/>
        </w:tabs>
        <w:ind w:left="-68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-6120"/>
        </w:tabs>
        <w:ind w:left="-61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-5400"/>
        </w:tabs>
        <w:ind w:left="-54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-4680"/>
        </w:tabs>
        <w:ind w:left="-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-3960"/>
        </w:tabs>
        <w:ind w:left="-39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-3240"/>
        </w:tabs>
        <w:ind w:left="-32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-2520"/>
        </w:tabs>
        <w:ind w:left="-2520" w:hanging="180"/>
      </w:pPr>
    </w:lvl>
  </w:abstractNum>
  <w:abstractNum w:abstractNumId="29">
    <w:nsid w:val="5BD542C6"/>
    <w:multiLevelType w:val="hybridMultilevel"/>
    <w:tmpl w:val="B6EC2084"/>
    <w:lvl w:ilvl="0" w:tplc="7C3A5444">
      <w:start w:val="1"/>
      <w:numFmt w:val="decimal"/>
      <w:lvlText w:val="%1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D5968DD"/>
    <w:multiLevelType w:val="singleLevel"/>
    <w:tmpl w:val="CB6EB758"/>
    <w:lvl w:ilvl="0">
      <w:start w:val="1"/>
      <w:numFmt w:val="bullet"/>
      <w:lvlText w:val="#"/>
      <w:lvlJc w:val="left"/>
      <w:pPr>
        <w:tabs>
          <w:tab w:val="num" w:pos="1080"/>
        </w:tabs>
        <w:ind w:left="1080" w:hanging="360"/>
      </w:pPr>
      <w:rPr>
        <w:rFonts w:ascii="WP TypographicSymbols" w:hAnsi="WP TypographicSymbols" w:hint="default"/>
        <w:sz w:val="24"/>
      </w:rPr>
    </w:lvl>
  </w:abstractNum>
  <w:abstractNum w:abstractNumId="31">
    <w:nsid w:val="5F2D0739"/>
    <w:multiLevelType w:val="hybridMultilevel"/>
    <w:tmpl w:val="8548AE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0237218"/>
    <w:multiLevelType w:val="hybridMultilevel"/>
    <w:tmpl w:val="193446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10E1641"/>
    <w:multiLevelType w:val="multilevel"/>
    <w:tmpl w:val="45A2CDD2"/>
    <w:lvl w:ilvl="0">
      <w:start w:val="1"/>
      <w:numFmt w:val="decimal"/>
      <w:lvlText w:val="%1."/>
      <w:lvlJc w:val="left"/>
      <w:pPr>
        <w:tabs>
          <w:tab w:val="num" w:pos="936"/>
        </w:tabs>
        <w:ind w:left="936" w:hanging="576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61D85407"/>
    <w:multiLevelType w:val="hybridMultilevel"/>
    <w:tmpl w:val="91C01D78"/>
    <w:lvl w:ilvl="0" w:tplc="D63ECAAA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5">
    <w:nsid w:val="6223124E"/>
    <w:multiLevelType w:val="hybridMultilevel"/>
    <w:tmpl w:val="45A2CDD2"/>
    <w:lvl w:ilvl="0" w:tplc="7C3A5444">
      <w:start w:val="1"/>
      <w:numFmt w:val="decimal"/>
      <w:lvlText w:val="%1."/>
      <w:lvlJc w:val="left"/>
      <w:pPr>
        <w:tabs>
          <w:tab w:val="num" w:pos="936"/>
        </w:tabs>
        <w:ind w:left="936" w:hanging="576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628265E8"/>
    <w:multiLevelType w:val="hybridMultilevel"/>
    <w:tmpl w:val="64B4B1DE"/>
    <w:lvl w:ilvl="0" w:tplc="C6F8AE1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7">
    <w:nsid w:val="63AB51E8"/>
    <w:multiLevelType w:val="hybridMultilevel"/>
    <w:tmpl w:val="DC681958"/>
    <w:lvl w:ilvl="0" w:tplc="77A6B9A8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65C166DD"/>
    <w:multiLevelType w:val="hybridMultilevel"/>
    <w:tmpl w:val="A99A1828"/>
    <w:lvl w:ilvl="0" w:tplc="EC668FA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681420A7"/>
    <w:multiLevelType w:val="hybridMultilevel"/>
    <w:tmpl w:val="975C090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8537AEE"/>
    <w:multiLevelType w:val="hybridMultilevel"/>
    <w:tmpl w:val="96A25D82"/>
    <w:lvl w:ilvl="0" w:tplc="F2B21D4E">
      <w:start w:val="1"/>
      <w:numFmt w:val="decimal"/>
      <w:lvlText w:val="%1.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1">
    <w:nsid w:val="696344E5"/>
    <w:multiLevelType w:val="hybridMultilevel"/>
    <w:tmpl w:val="6F2432B8"/>
    <w:lvl w:ilvl="0" w:tplc="47365C1A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8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>
    <w:nsid w:val="70CF14C3"/>
    <w:multiLevelType w:val="multilevel"/>
    <w:tmpl w:val="46CA2C4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/>
        <w:i w:val="0"/>
        <w:color w:val="000000"/>
        <w:sz w:val="32"/>
        <w:szCs w:val="32"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 w:val="0"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ascii="Arial" w:hAnsi="Arial" w:hint="default"/>
        <w:b/>
        <w:i w:val="0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  <w:b/>
        <w:i w:val="0"/>
        <w:sz w:val="22"/>
        <w:szCs w:val="22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5040"/>
        </w:tabs>
        <w:ind w:left="4320" w:hanging="1440"/>
      </w:pPr>
      <w:rPr>
        <w:rFonts w:hint="default"/>
      </w:rPr>
    </w:lvl>
  </w:abstractNum>
  <w:abstractNum w:abstractNumId="43">
    <w:nsid w:val="757C65D9"/>
    <w:multiLevelType w:val="hybridMultilevel"/>
    <w:tmpl w:val="2E1AE9BA"/>
    <w:lvl w:ilvl="0" w:tplc="AC6403A4">
      <w:start w:val="1"/>
      <w:numFmt w:val="decimal"/>
      <w:lvlText w:val="%1."/>
      <w:lvlJc w:val="left"/>
      <w:pPr>
        <w:ind w:left="822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542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262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982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702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422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142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862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582" w:hanging="180"/>
      </w:pPr>
      <w:rPr>
        <w:rFonts w:cs="Times New Roman"/>
      </w:rPr>
    </w:lvl>
  </w:abstractNum>
  <w:abstractNum w:abstractNumId="44">
    <w:nsid w:val="7CC02351"/>
    <w:multiLevelType w:val="multilevel"/>
    <w:tmpl w:val="F4D2B24E"/>
    <w:lvl w:ilvl="0">
      <w:start w:val="1"/>
      <w:numFmt w:val="decimal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2"/>
  </w:num>
  <w:num w:numId="5">
    <w:abstractNumId w:val="30"/>
  </w:num>
  <w:num w:numId="6">
    <w:abstractNumId w:val="41"/>
  </w:num>
  <w:num w:numId="7">
    <w:abstractNumId w:val="4"/>
  </w:num>
  <w:num w:numId="8">
    <w:abstractNumId w:val="42"/>
  </w:num>
  <w:num w:numId="9">
    <w:abstractNumId w:val="35"/>
  </w:num>
  <w:num w:numId="10">
    <w:abstractNumId w:val="10"/>
  </w:num>
  <w:num w:numId="11">
    <w:abstractNumId w:val="27"/>
  </w:num>
  <w:num w:numId="12">
    <w:abstractNumId w:val="16"/>
  </w:num>
  <w:num w:numId="13">
    <w:abstractNumId w:val="11"/>
  </w:num>
  <w:num w:numId="14">
    <w:abstractNumId w:val="7"/>
  </w:num>
  <w:num w:numId="15">
    <w:abstractNumId w:val="29"/>
  </w:num>
  <w:num w:numId="16">
    <w:abstractNumId w:val="37"/>
  </w:num>
  <w:num w:numId="17">
    <w:abstractNumId w:val="21"/>
  </w:num>
  <w:num w:numId="18">
    <w:abstractNumId w:val="20"/>
  </w:num>
  <w:num w:numId="19">
    <w:abstractNumId w:val="44"/>
  </w:num>
  <w:num w:numId="20">
    <w:abstractNumId w:val="33"/>
  </w:num>
  <w:num w:numId="21">
    <w:abstractNumId w:val="40"/>
  </w:num>
  <w:num w:numId="22">
    <w:abstractNumId w:val="22"/>
  </w:num>
  <w:num w:numId="23">
    <w:abstractNumId w:val="13"/>
  </w:num>
  <w:num w:numId="24">
    <w:abstractNumId w:val="8"/>
  </w:num>
  <w:num w:numId="25">
    <w:abstractNumId w:val="28"/>
  </w:num>
  <w:num w:numId="26">
    <w:abstractNumId w:val="39"/>
  </w:num>
  <w:num w:numId="27">
    <w:abstractNumId w:val="15"/>
  </w:num>
  <w:num w:numId="28">
    <w:abstractNumId w:val="6"/>
  </w:num>
  <w:num w:numId="29">
    <w:abstractNumId w:val="26"/>
  </w:num>
  <w:num w:numId="30">
    <w:abstractNumId w:val="17"/>
  </w:num>
  <w:num w:numId="31">
    <w:abstractNumId w:val="19"/>
  </w:num>
  <w:num w:numId="32">
    <w:abstractNumId w:val="18"/>
  </w:num>
  <w:num w:numId="33">
    <w:abstractNumId w:val="5"/>
  </w:num>
  <w:num w:numId="34">
    <w:abstractNumId w:val="24"/>
  </w:num>
  <w:num w:numId="35">
    <w:abstractNumId w:val="9"/>
  </w:num>
  <w:num w:numId="36">
    <w:abstractNumId w:val="36"/>
  </w:num>
  <w:num w:numId="37">
    <w:abstractNumId w:val="38"/>
  </w:num>
  <w:num w:numId="38">
    <w:abstractNumId w:val="23"/>
  </w:num>
  <w:num w:numId="39">
    <w:abstractNumId w:val="14"/>
  </w:num>
  <w:num w:numId="40">
    <w:abstractNumId w:val="25"/>
  </w:num>
  <w:num w:numId="41">
    <w:abstractNumId w:val="34"/>
  </w:num>
  <w:num w:numId="42">
    <w:abstractNumId w:val="43"/>
  </w:num>
  <w:num w:numId="43">
    <w:abstractNumId w:val="32"/>
  </w:num>
  <w:num w:numId="44">
    <w:abstractNumId w:val="3"/>
  </w:num>
  <w:num w:numId="45">
    <w:abstractNumId w:val="3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activeWritingStyle w:appName="MSWord" w:lang="en-US" w:vendorID="8" w:dllVersion="513" w:checkStyle="1"/>
  <w:proofState w:spelling="clean" w:grammar="clean"/>
  <w:attachedTemplate r:id="rId1"/>
  <w:stylePaneFormatFilter w:val="3F01"/>
  <w:defaultTabStop w:val="720"/>
  <w:drawingGridHorizontalSpacing w:val="120"/>
  <w:displayHorizontalDrawingGridEvery w:val="0"/>
  <w:displayVerticalDrawingGridEvery w:val="0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/>
  <w:rsids>
    <w:rsidRoot w:val="00986AEA"/>
    <w:rsid w:val="0000180F"/>
    <w:rsid w:val="000025B8"/>
    <w:rsid w:val="00003FC5"/>
    <w:rsid w:val="00005FF6"/>
    <w:rsid w:val="00011843"/>
    <w:rsid w:val="00012026"/>
    <w:rsid w:val="00012B43"/>
    <w:rsid w:val="00013C98"/>
    <w:rsid w:val="000157C5"/>
    <w:rsid w:val="00015921"/>
    <w:rsid w:val="00016FFC"/>
    <w:rsid w:val="0001786B"/>
    <w:rsid w:val="000241EA"/>
    <w:rsid w:val="000272B4"/>
    <w:rsid w:val="00030523"/>
    <w:rsid w:val="0003131B"/>
    <w:rsid w:val="00032287"/>
    <w:rsid w:val="00037E83"/>
    <w:rsid w:val="00040456"/>
    <w:rsid w:val="000406E4"/>
    <w:rsid w:val="0004094F"/>
    <w:rsid w:val="00041709"/>
    <w:rsid w:val="000423B0"/>
    <w:rsid w:val="000505FD"/>
    <w:rsid w:val="00050CAE"/>
    <w:rsid w:val="00055273"/>
    <w:rsid w:val="00060B08"/>
    <w:rsid w:val="0006122C"/>
    <w:rsid w:val="00061432"/>
    <w:rsid w:val="00064007"/>
    <w:rsid w:val="000642D0"/>
    <w:rsid w:val="000772CA"/>
    <w:rsid w:val="00081D0A"/>
    <w:rsid w:val="00081E7E"/>
    <w:rsid w:val="0008653B"/>
    <w:rsid w:val="00087C64"/>
    <w:rsid w:val="00095C9B"/>
    <w:rsid w:val="00097038"/>
    <w:rsid w:val="00097B1C"/>
    <w:rsid w:val="000A0E0E"/>
    <w:rsid w:val="000A3553"/>
    <w:rsid w:val="000A5F8F"/>
    <w:rsid w:val="000A7AC2"/>
    <w:rsid w:val="000A7B02"/>
    <w:rsid w:val="000A7B3F"/>
    <w:rsid w:val="000B1307"/>
    <w:rsid w:val="000B3C8C"/>
    <w:rsid w:val="000B5C55"/>
    <w:rsid w:val="000B5C81"/>
    <w:rsid w:val="000B6DDF"/>
    <w:rsid w:val="000B7E4A"/>
    <w:rsid w:val="000B7F63"/>
    <w:rsid w:val="000C61C0"/>
    <w:rsid w:val="000D0654"/>
    <w:rsid w:val="000D1104"/>
    <w:rsid w:val="000D2E2B"/>
    <w:rsid w:val="000D5F4D"/>
    <w:rsid w:val="000D6A4A"/>
    <w:rsid w:val="000E0D90"/>
    <w:rsid w:val="000E4158"/>
    <w:rsid w:val="000E48E9"/>
    <w:rsid w:val="000E5A14"/>
    <w:rsid w:val="000F2342"/>
    <w:rsid w:val="000F3B2F"/>
    <w:rsid w:val="000F3D6D"/>
    <w:rsid w:val="001004AE"/>
    <w:rsid w:val="0010385A"/>
    <w:rsid w:val="001047A9"/>
    <w:rsid w:val="00105634"/>
    <w:rsid w:val="001061A6"/>
    <w:rsid w:val="001066EA"/>
    <w:rsid w:val="00112D58"/>
    <w:rsid w:val="0011782F"/>
    <w:rsid w:val="00117929"/>
    <w:rsid w:val="00123765"/>
    <w:rsid w:val="001247B0"/>
    <w:rsid w:val="00125C0F"/>
    <w:rsid w:val="001274C9"/>
    <w:rsid w:val="00127B93"/>
    <w:rsid w:val="0013262B"/>
    <w:rsid w:val="001375D9"/>
    <w:rsid w:val="0014055B"/>
    <w:rsid w:val="00143A75"/>
    <w:rsid w:val="00146D34"/>
    <w:rsid w:val="00146DA5"/>
    <w:rsid w:val="00153C85"/>
    <w:rsid w:val="00154FC4"/>
    <w:rsid w:val="0016096D"/>
    <w:rsid w:val="00160D84"/>
    <w:rsid w:val="00161F1E"/>
    <w:rsid w:val="00162C94"/>
    <w:rsid w:val="0016309D"/>
    <w:rsid w:val="00163325"/>
    <w:rsid w:val="00163CD6"/>
    <w:rsid w:val="00164458"/>
    <w:rsid w:val="001655DD"/>
    <w:rsid w:val="00166B66"/>
    <w:rsid w:val="00171F33"/>
    <w:rsid w:val="00174BE9"/>
    <w:rsid w:val="00175F28"/>
    <w:rsid w:val="0018160B"/>
    <w:rsid w:val="00183518"/>
    <w:rsid w:val="0018575B"/>
    <w:rsid w:val="001857F0"/>
    <w:rsid w:val="00185FCB"/>
    <w:rsid w:val="00185FDB"/>
    <w:rsid w:val="001860D3"/>
    <w:rsid w:val="00186AE9"/>
    <w:rsid w:val="0019384D"/>
    <w:rsid w:val="001941BE"/>
    <w:rsid w:val="0019439C"/>
    <w:rsid w:val="001973DD"/>
    <w:rsid w:val="001A46F2"/>
    <w:rsid w:val="001A59F1"/>
    <w:rsid w:val="001A6F89"/>
    <w:rsid w:val="001A70AA"/>
    <w:rsid w:val="001B0C79"/>
    <w:rsid w:val="001B4762"/>
    <w:rsid w:val="001B65FC"/>
    <w:rsid w:val="001B7899"/>
    <w:rsid w:val="001C0CE9"/>
    <w:rsid w:val="001C144C"/>
    <w:rsid w:val="001C18CA"/>
    <w:rsid w:val="001C1E50"/>
    <w:rsid w:val="001C2491"/>
    <w:rsid w:val="001C2C89"/>
    <w:rsid w:val="001C5836"/>
    <w:rsid w:val="001C5C58"/>
    <w:rsid w:val="001D0112"/>
    <w:rsid w:val="001D13E5"/>
    <w:rsid w:val="001D49F9"/>
    <w:rsid w:val="001D5318"/>
    <w:rsid w:val="001D5726"/>
    <w:rsid w:val="001D749C"/>
    <w:rsid w:val="001D76D0"/>
    <w:rsid w:val="001E032A"/>
    <w:rsid w:val="001E05FE"/>
    <w:rsid w:val="001E5DE8"/>
    <w:rsid w:val="001F43F0"/>
    <w:rsid w:val="001F4628"/>
    <w:rsid w:val="001F6AB9"/>
    <w:rsid w:val="001F7316"/>
    <w:rsid w:val="001F75C2"/>
    <w:rsid w:val="0020034B"/>
    <w:rsid w:val="00201938"/>
    <w:rsid w:val="00203076"/>
    <w:rsid w:val="0020405B"/>
    <w:rsid w:val="00210767"/>
    <w:rsid w:val="002137F4"/>
    <w:rsid w:val="00213FB7"/>
    <w:rsid w:val="00214970"/>
    <w:rsid w:val="0021643E"/>
    <w:rsid w:val="00222CD8"/>
    <w:rsid w:val="0022359E"/>
    <w:rsid w:val="00223E4B"/>
    <w:rsid w:val="0022458E"/>
    <w:rsid w:val="002247C6"/>
    <w:rsid w:val="00226292"/>
    <w:rsid w:val="00226480"/>
    <w:rsid w:val="002311CE"/>
    <w:rsid w:val="00235519"/>
    <w:rsid w:val="0023612E"/>
    <w:rsid w:val="002364A2"/>
    <w:rsid w:val="002413A7"/>
    <w:rsid w:val="00244B2D"/>
    <w:rsid w:val="00246D1C"/>
    <w:rsid w:val="00246D55"/>
    <w:rsid w:val="00246D9F"/>
    <w:rsid w:val="00250646"/>
    <w:rsid w:val="00250C60"/>
    <w:rsid w:val="00251E25"/>
    <w:rsid w:val="00252640"/>
    <w:rsid w:val="002526A9"/>
    <w:rsid w:val="0025368C"/>
    <w:rsid w:val="00253B73"/>
    <w:rsid w:val="00254095"/>
    <w:rsid w:val="00254C7B"/>
    <w:rsid w:val="00255DE2"/>
    <w:rsid w:val="00256AC8"/>
    <w:rsid w:val="0026151C"/>
    <w:rsid w:val="00262FFB"/>
    <w:rsid w:val="002646F9"/>
    <w:rsid w:val="00264FA7"/>
    <w:rsid w:val="0026689E"/>
    <w:rsid w:val="00267C23"/>
    <w:rsid w:val="002736E1"/>
    <w:rsid w:val="00276484"/>
    <w:rsid w:val="00277D38"/>
    <w:rsid w:val="002817D1"/>
    <w:rsid w:val="0028256D"/>
    <w:rsid w:val="00284047"/>
    <w:rsid w:val="00284253"/>
    <w:rsid w:val="00284476"/>
    <w:rsid w:val="00285ADE"/>
    <w:rsid w:val="00291EAC"/>
    <w:rsid w:val="00292489"/>
    <w:rsid w:val="00296809"/>
    <w:rsid w:val="002A0524"/>
    <w:rsid w:val="002A13A5"/>
    <w:rsid w:val="002A4076"/>
    <w:rsid w:val="002A5AF7"/>
    <w:rsid w:val="002A6A25"/>
    <w:rsid w:val="002B509F"/>
    <w:rsid w:val="002B56A8"/>
    <w:rsid w:val="002B6C25"/>
    <w:rsid w:val="002B6F3C"/>
    <w:rsid w:val="002B70B4"/>
    <w:rsid w:val="002B735D"/>
    <w:rsid w:val="002B7D39"/>
    <w:rsid w:val="002C04A7"/>
    <w:rsid w:val="002C0B9C"/>
    <w:rsid w:val="002C3D4E"/>
    <w:rsid w:val="002C76D0"/>
    <w:rsid w:val="002C777E"/>
    <w:rsid w:val="002C77A6"/>
    <w:rsid w:val="002D0343"/>
    <w:rsid w:val="002D0646"/>
    <w:rsid w:val="002D0971"/>
    <w:rsid w:val="002D0DEF"/>
    <w:rsid w:val="002D4844"/>
    <w:rsid w:val="002D6A82"/>
    <w:rsid w:val="002D6B20"/>
    <w:rsid w:val="002D7F80"/>
    <w:rsid w:val="002E0334"/>
    <w:rsid w:val="002E13EB"/>
    <w:rsid w:val="002E2F78"/>
    <w:rsid w:val="002E43B7"/>
    <w:rsid w:val="002E461E"/>
    <w:rsid w:val="002E60A3"/>
    <w:rsid w:val="002E77A3"/>
    <w:rsid w:val="002F2FA4"/>
    <w:rsid w:val="002F3FAE"/>
    <w:rsid w:val="002F42B5"/>
    <w:rsid w:val="002F6D6B"/>
    <w:rsid w:val="00300958"/>
    <w:rsid w:val="00300EBE"/>
    <w:rsid w:val="003036DD"/>
    <w:rsid w:val="00304424"/>
    <w:rsid w:val="00305260"/>
    <w:rsid w:val="0030687B"/>
    <w:rsid w:val="003109F3"/>
    <w:rsid w:val="003157DB"/>
    <w:rsid w:val="00315A87"/>
    <w:rsid w:val="00321D49"/>
    <w:rsid w:val="0032399B"/>
    <w:rsid w:val="00323FE1"/>
    <w:rsid w:val="00324962"/>
    <w:rsid w:val="00324C4B"/>
    <w:rsid w:val="003250A4"/>
    <w:rsid w:val="003267B0"/>
    <w:rsid w:val="003277E3"/>
    <w:rsid w:val="003309DD"/>
    <w:rsid w:val="00330C79"/>
    <w:rsid w:val="00331F0D"/>
    <w:rsid w:val="003324F6"/>
    <w:rsid w:val="00332EE1"/>
    <w:rsid w:val="0033303D"/>
    <w:rsid w:val="00334CCA"/>
    <w:rsid w:val="00335DD1"/>
    <w:rsid w:val="00340B19"/>
    <w:rsid w:val="003435C7"/>
    <w:rsid w:val="00345CDF"/>
    <w:rsid w:val="003461CE"/>
    <w:rsid w:val="00346B56"/>
    <w:rsid w:val="0034742C"/>
    <w:rsid w:val="0034783F"/>
    <w:rsid w:val="003547A9"/>
    <w:rsid w:val="00354841"/>
    <w:rsid w:val="0035647B"/>
    <w:rsid w:val="00360D16"/>
    <w:rsid w:val="00363F7B"/>
    <w:rsid w:val="0036440F"/>
    <w:rsid w:val="00365DC2"/>
    <w:rsid w:val="00366524"/>
    <w:rsid w:val="0036766C"/>
    <w:rsid w:val="00370223"/>
    <w:rsid w:val="0037262D"/>
    <w:rsid w:val="00374C4E"/>
    <w:rsid w:val="00381661"/>
    <w:rsid w:val="0038283F"/>
    <w:rsid w:val="003830A7"/>
    <w:rsid w:val="00385045"/>
    <w:rsid w:val="00387473"/>
    <w:rsid w:val="003879E0"/>
    <w:rsid w:val="0039078F"/>
    <w:rsid w:val="00394BA5"/>
    <w:rsid w:val="00394D2C"/>
    <w:rsid w:val="00397282"/>
    <w:rsid w:val="00397350"/>
    <w:rsid w:val="003A0C53"/>
    <w:rsid w:val="003A0F62"/>
    <w:rsid w:val="003A2DFF"/>
    <w:rsid w:val="003A3D66"/>
    <w:rsid w:val="003A60E3"/>
    <w:rsid w:val="003A706D"/>
    <w:rsid w:val="003B0F2E"/>
    <w:rsid w:val="003B1C28"/>
    <w:rsid w:val="003B1C92"/>
    <w:rsid w:val="003B272A"/>
    <w:rsid w:val="003B6073"/>
    <w:rsid w:val="003B7080"/>
    <w:rsid w:val="003B7274"/>
    <w:rsid w:val="003B7771"/>
    <w:rsid w:val="003C0122"/>
    <w:rsid w:val="003C013E"/>
    <w:rsid w:val="003C2DFC"/>
    <w:rsid w:val="003C4589"/>
    <w:rsid w:val="003C4A5F"/>
    <w:rsid w:val="003C5C08"/>
    <w:rsid w:val="003D0B7A"/>
    <w:rsid w:val="003D157C"/>
    <w:rsid w:val="003D2AF1"/>
    <w:rsid w:val="003D2DF0"/>
    <w:rsid w:val="003D52BB"/>
    <w:rsid w:val="003D6D86"/>
    <w:rsid w:val="003D6DB1"/>
    <w:rsid w:val="003D7ACC"/>
    <w:rsid w:val="003E032D"/>
    <w:rsid w:val="003E3340"/>
    <w:rsid w:val="003E4522"/>
    <w:rsid w:val="003F0422"/>
    <w:rsid w:val="003F0960"/>
    <w:rsid w:val="003F34AA"/>
    <w:rsid w:val="003F4938"/>
    <w:rsid w:val="003F5BA2"/>
    <w:rsid w:val="003F7BF2"/>
    <w:rsid w:val="003F7E92"/>
    <w:rsid w:val="00400371"/>
    <w:rsid w:val="004006E4"/>
    <w:rsid w:val="004017DE"/>
    <w:rsid w:val="00401BD1"/>
    <w:rsid w:val="004031DA"/>
    <w:rsid w:val="00403CD6"/>
    <w:rsid w:val="00404286"/>
    <w:rsid w:val="00405782"/>
    <w:rsid w:val="00410DD3"/>
    <w:rsid w:val="00412451"/>
    <w:rsid w:val="00412797"/>
    <w:rsid w:val="00412CAC"/>
    <w:rsid w:val="004168EA"/>
    <w:rsid w:val="004206E5"/>
    <w:rsid w:val="00421EEA"/>
    <w:rsid w:val="00423079"/>
    <w:rsid w:val="004236EC"/>
    <w:rsid w:val="00424331"/>
    <w:rsid w:val="00425DE3"/>
    <w:rsid w:val="004273A9"/>
    <w:rsid w:val="0042790C"/>
    <w:rsid w:val="004307B9"/>
    <w:rsid w:val="00430DDC"/>
    <w:rsid w:val="00431711"/>
    <w:rsid w:val="00433300"/>
    <w:rsid w:val="004353D3"/>
    <w:rsid w:val="00435A34"/>
    <w:rsid w:val="00436424"/>
    <w:rsid w:val="0043677E"/>
    <w:rsid w:val="00437A53"/>
    <w:rsid w:val="00440706"/>
    <w:rsid w:val="00440DA4"/>
    <w:rsid w:val="00444760"/>
    <w:rsid w:val="00444EAC"/>
    <w:rsid w:val="00446BA5"/>
    <w:rsid w:val="00450238"/>
    <w:rsid w:val="004521CB"/>
    <w:rsid w:val="004543D9"/>
    <w:rsid w:val="0045762C"/>
    <w:rsid w:val="00457FCE"/>
    <w:rsid w:val="004602AA"/>
    <w:rsid w:val="0046172E"/>
    <w:rsid w:val="00463919"/>
    <w:rsid w:val="00466C3E"/>
    <w:rsid w:val="004670BD"/>
    <w:rsid w:val="0047109B"/>
    <w:rsid w:val="0047399E"/>
    <w:rsid w:val="004816DA"/>
    <w:rsid w:val="00482AF8"/>
    <w:rsid w:val="00482CF9"/>
    <w:rsid w:val="0049273B"/>
    <w:rsid w:val="00495E1B"/>
    <w:rsid w:val="004961CA"/>
    <w:rsid w:val="00497C7A"/>
    <w:rsid w:val="004A2540"/>
    <w:rsid w:val="004A555E"/>
    <w:rsid w:val="004A646C"/>
    <w:rsid w:val="004B3B1F"/>
    <w:rsid w:val="004B3DB6"/>
    <w:rsid w:val="004B48DF"/>
    <w:rsid w:val="004B74C0"/>
    <w:rsid w:val="004C00D0"/>
    <w:rsid w:val="004C11D6"/>
    <w:rsid w:val="004C3B42"/>
    <w:rsid w:val="004C4805"/>
    <w:rsid w:val="004C521C"/>
    <w:rsid w:val="004C552A"/>
    <w:rsid w:val="004C5E5F"/>
    <w:rsid w:val="004C644B"/>
    <w:rsid w:val="004C66E8"/>
    <w:rsid w:val="004C6CF1"/>
    <w:rsid w:val="004D0F25"/>
    <w:rsid w:val="004D2901"/>
    <w:rsid w:val="004D39A2"/>
    <w:rsid w:val="004D50D6"/>
    <w:rsid w:val="004D5D2A"/>
    <w:rsid w:val="004D63D1"/>
    <w:rsid w:val="004E1EE5"/>
    <w:rsid w:val="004E2366"/>
    <w:rsid w:val="004E4829"/>
    <w:rsid w:val="004E743C"/>
    <w:rsid w:val="004E7F76"/>
    <w:rsid w:val="004F11D1"/>
    <w:rsid w:val="004F223B"/>
    <w:rsid w:val="004F3223"/>
    <w:rsid w:val="004F7644"/>
    <w:rsid w:val="004F7DEB"/>
    <w:rsid w:val="0050184C"/>
    <w:rsid w:val="0050270F"/>
    <w:rsid w:val="00502D27"/>
    <w:rsid w:val="00505F0D"/>
    <w:rsid w:val="005068A1"/>
    <w:rsid w:val="0050737C"/>
    <w:rsid w:val="00507923"/>
    <w:rsid w:val="00510103"/>
    <w:rsid w:val="00511923"/>
    <w:rsid w:val="00514393"/>
    <w:rsid w:val="00515553"/>
    <w:rsid w:val="0052093A"/>
    <w:rsid w:val="00524FC5"/>
    <w:rsid w:val="00525891"/>
    <w:rsid w:val="0053099D"/>
    <w:rsid w:val="00530F7F"/>
    <w:rsid w:val="005332E8"/>
    <w:rsid w:val="005334DA"/>
    <w:rsid w:val="0053484C"/>
    <w:rsid w:val="00536267"/>
    <w:rsid w:val="005408C3"/>
    <w:rsid w:val="005429F3"/>
    <w:rsid w:val="00543ED9"/>
    <w:rsid w:val="00544141"/>
    <w:rsid w:val="0054773F"/>
    <w:rsid w:val="00547978"/>
    <w:rsid w:val="005525F5"/>
    <w:rsid w:val="00553541"/>
    <w:rsid w:val="00554DC3"/>
    <w:rsid w:val="00557BE6"/>
    <w:rsid w:val="0056178E"/>
    <w:rsid w:val="00561851"/>
    <w:rsid w:val="0056261A"/>
    <w:rsid w:val="00564F02"/>
    <w:rsid w:val="00566D65"/>
    <w:rsid w:val="00571A48"/>
    <w:rsid w:val="00574F18"/>
    <w:rsid w:val="00575DB4"/>
    <w:rsid w:val="005820B4"/>
    <w:rsid w:val="005831AD"/>
    <w:rsid w:val="00585A05"/>
    <w:rsid w:val="005870EE"/>
    <w:rsid w:val="005929DF"/>
    <w:rsid w:val="005963CB"/>
    <w:rsid w:val="00596BD7"/>
    <w:rsid w:val="00597646"/>
    <w:rsid w:val="005A0FC0"/>
    <w:rsid w:val="005B184B"/>
    <w:rsid w:val="005B2A51"/>
    <w:rsid w:val="005B2E21"/>
    <w:rsid w:val="005B4880"/>
    <w:rsid w:val="005B4F28"/>
    <w:rsid w:val="005B4F4D"/>
    <w:rsid w:val="005B50C4"/>
    <w:rsid w:val="005B64FD"/>
    <w:rsid w:val="005B6796"/>
    <w:rsid w:val="005C4DF6"/>
    <w:rsid w:val="005C6550"/>
    <w:rsid w:val="005D11E7"/>
    <w:rsid w:val="005D17DF"/>
    <w:rsid w:val="005D2828"/>
    <w:rsid w:val="005D63E0"/>
    <w:rsid w:val="005E202A"/>
    <w:rsid w:val="005E212F"/>
    <w:rsid w:val="005E224B"/>
    <w:rsid w:val="005E467E"/>
    <w:rsid w:val="005E5AF1"/>
    <w:rsid w:val="005E5D81"/>
    <w:rsid w:val="005E5FF2"/>
    <w:rsid w:val="005E66BB"/>
    <w:rsid w:val="005F0377"/>
    <w:rsid w:val="005F28FE"/>
    <w:rsid w:val="005F2A05"/>
    <w:rsid w:val="005F2E36"/>
    <w:rsid w:val="005F2FC0"/>
    <w:rsid w:val="005F3BE4"/>
    <w:rsid w:val="005F6B3A"/>
    <w:rsid w:val="005F6F54"/>
    <w:rsid w:val="00600A2E"/>
    <w:rsid w:val="00601511"/>
    <w:rsid w:val="006061FB"/>
    <w:rsid w:val="0060677A"/>
    <w:rsid w:val="00610790"/>
    <w:rsid w:val="00615A7F"/>
    <w:rsid w:val="00616182"/>
    <w:rsid w:val="006228E1"/>
    <w:rsid w:val="00623CA1"/>
    <w:rsid w:val="00623D1B"/>
    <w:rsid w:val="006240D9"/>
    <w:rsid w:val="00626C01"/>
    <w:rsid w:val="00627728"/>
    <w:rsid w:val="00627A78"/>
    <w:rsid w:val="00627FC8"/>
    <w:rsid w:val="00631A89"/>
    <w:rsid w:val="00631B62"/>
    <w:rsid w:val="006357D5"/>
    <w:rsid w:val="00636D21"/>
    <w:rsid w:val="00640B13"/>
    <w:rsid w:val="00642A07"/>
    <w:rsid w:val="00642BEF"/>
    <w:rsid w:val="006437DD"/>
    <w:rsid w:val="00644672"/>
    <w:rsid w:val="00647F0E"/>
    <w:rsid w:val="006511B0"/>
    <w:rsid w:val="00652CB3"/>
    <w:rsid w:val="006534C9"/>
    <w:rsid w:val="0065357A"/>
    <w:rsid w:val="00653D73"/>
    <w:rsid w:val="0065633A"/>
    <w:rsid w:val="00656905"/>
    <w:rsid w:val="006570B7"/>
    <w:rsid w:val="006617F1"/>
    <w:rsid w:val="00661DE2"/>
    <w:rsid w:val="006630EF"/>
    <w:rsid w:val="00664D9D"/>
    <w:rsid w:val="006661B4"/>
    <w:rsid w:val="006662E2"/>
    <w:rsid w:val="00670989"/>
    <w:rsid w:val="00670A4C"/>
    <w:rsid w:val="00672787"/>
    <w:rsid w:val="00672D5A"/>
    <w:rsid w:val="006746F4"/>
    <w:rsid w:val="00676167"/>
    <w:rsid w:val="00681C48"/>
    <w:rsid w:val="0068257D"/>
    <w:rsid w:val="00683999"/>
    <w:rsid w:val="0068711C"/>
    <w:rsid w:val="006877C0"/>
    <w:rsid w:val="006944A0"/>
    <w:rsid w:val="006948B2"/>
    <w:rsid w:val="006961CC"/>
    <w:rsid w:val="006A3B60"/>
    <w:rsid w:val="006A5976"/>
    <w:rsid w:val="006B02A4"/>
    <w:rsid w:val="006B0CE1"/>
    <w:rsid w:val="006B26DD"/>
    <w:rsid w:val="006B4026"/>
    <w:rsid w:val="006B474E"/>
    <w:rsid w:val="006B49B5"/>
    <w:rsid w:val="006B6FAF"/>
    <w:rsid w:val="006C02AA"/>
    <w:rsid w:val="006C08B0"/>
    <w:rsid w:val="006C1D11"/>
    <w:rsid w:val="006C2B79"/>
    <w:rsid w:val="006C2DB2"/>
    <w:rsid w:val="006C300B"/>
    <w:rsid w:val="006C335C"/>
    <w:rsid w:val="006C3C6E"/>
    <w:rsid w:val="006C457C"/>
    <w:rsid w:val="006C4DFE"/>
    <w:rsid w:val="006C6322"/>
    <w:rsid w:val="006C7401"/>
    <w:rsid w:val="006D258C"/>
    <w:rsid w:val="006D696D"/>
    <w:rsid w:val="006E24FF"/>
    <w:rsid w:val="006E57D8"/>
    <w:rsid w:val="006E5D2C"/>
    <w:rsid w:val="006E63DD"/>
    <w:rsid w:val="006E7031"/>
    <w:rsid w:val="006E7A04"/>
    <w:rsid w:val="006F0329"/>
    <w:rsid w:val="006F2058"/>
    <w:rsid w:val="006F5902"/>
    <w:rsid w:val="006F6E12"/>
    <w:rsid w:val="006F7D3F"/>
    <w:rsid w:val="0070329D"/>
    <w:rsid w:val="007066D7"/>
    <w:rsid w:val="007106F5"/>
    <w:rsid w:val="00714FC4"/>
    <w:rsid w:val="0072184D"/>
    <w:rsid w:val="007225A3"/>
    <w:rsid w:val="00723DA6"/>
    <w:rsid w:val="00724FB6"/>
    <w:rsid w:val="007262F1"/>
    <w:rsid w:val="00727248"/>
    <w:rsid w:val="00727F84"/>
    <w:rsid w:val="00730084"/>
    <w:rsid w:val="00730639"/>
    <w:rsid w:val="00730C79"/>
    <w:rsid w:val="00730DF5"/>
    <w:rsid w:val="00733A2B"/>
    <w:rsid w:val="007347FB"/>
    <w:rsid w:val="00735355"/>
    <w:rsid w:val="007356DD"/>
    <w:rsid w:val="00737274"/>
    <w:rsid w:val="007375E3"/>
    <w:rsid w:val="00737D1D"/>
    <w:rsid w:val="00744D2C"/>
    <w:rsid w:val="00744F49"/>
    <w:rsid w:val="00747353"/>
    <w:rsid w:val="00753920"/>
    <w:rsid w:val="007617F3"/>
    <w:rsid w:val="00761BA1"/>
    <w:rsid w:val="0076211B"/>
    <w:rsid w:val="007662BA"/>
    <w:rsid w:val="00766E0D"/>
    <w:rsid w:val="00767D29"/>
    <w:rsid w:val="00770A82"/>
    <w:rsid w:val="00771093"/>
    <w:rsid w:val="007722A8"/>
    <w:rsid w:val="007722D3"/>
    <w:rsid w:val="007724B0"/>
    <w:rsid w:val="007761B6"/>
    <w:rsid w:val="0077737B"/>
    <w:rsid w:val="00781D91"/>
    <w:rsid w:val="00782404"/>
    <w:rsid w:val="00782491"/>
    <w:rsid w:val="007842AE"/>
    <w:rsid w:val="007850C1"/>
    <w:rsid w:val="007869E9"/>
    <w:rsid w:val="00790533"/>
    <w:rsid w:val="0079098F"/>
    <w:rsid w:val="00794B73"/>
    <w:rsid w:val="00795462"/>
    <w:rsid w:val="00796060"/>
    <w:rsid w:val="00796C96"/>
    <w:rsid w:val="007A3BB8"/>
    <w:rsid w:val="007A57A0"/>
    <w:rsid w:val="007A7D18"/>
    <w:rsid w:val="007B10B9"/>
    <w:rsid w:val="007B24BB"/>
    <w:rsid w:val="007B286C"/>
    <w:rsid w:val="007B37AB"/>
    <w:rsid w:val="007B6079"/>
    <w:rsid w:val="007C35DF"/>
    <w:rsid w:val="007C3CAE"/>
    <w:rsid w:val="007C51CE"/>
    <w:rsid w:val="007D1D62"/>
    <w:rsid w:val="007D4630"/>
    <w:rsid w:val="007D4B5E"/>
    <w:rsid w:val="007D4DE3"/>
    <w:rsid w:val="007D5554"/>
    <w:rsid w:val="007D6A5F"/>
    <w:rsid w:val="007E1BF4"/>
    <w:rsid w:val="007E64FC"/>
    <w:rsid w:val="007E6795"/>
    <w:rsid w:val="007E6909"/>
    <w:rsid w:val="007E6D3E"/>
    <w:rsid w:val="007E730C"/>
    <w:rsid w:val="007F0E65"/>
    <w:rsid w:val="007F1390"/>
    <w:rsid w:val="007F40A0"/>
    <w:rsid w:val="007F514B"/>
    <w:rsid w:val="007F539A"/>
    <w:rsid w:val="007F5A6C"/>
    <w:rsid w:val="007F6676"/>
    <w:rsid w:val="007F70F4"/>
    <w:rsid w:val="00800C3F"/>
    <w:rsid w:val="00801B18"/>
    <w:rsid w:val="008026CD"/>
    <w:rsid w:val="00803A8B"/>
    <w:rsid w:val="00804D53"/>
    <w:rsid w:val="00805FFB"/>
    <w:rsid w:val="00806DB3"/>
    <w:rsid w:val="00807C8C"/>
    <w:rsid w:val="00807E16"/>
    <w:rsid w:val="00811A74"/>
    <w:rsid w:val="00811CCE"/>
    <w:rsid w:val="00812AEB"/>
    <w:rsid w:val="00825536"/>
    <w:rsid w:val="0082605B"/>
    <w:rsid w:val="008261D9"/>
    <w:rsid w:val="0082622F"/>
    <w:rsid w:val="008267D2"/>
    <w:rsid w:val="00831507"/>
    <w:rsid w:val="00831D2C"/>
    <w:rsid w:val="00833B77"/>
    <w:rsid w:val="00834567"/>
    <w:rsid w:val="00840011"/>
    <w:rsid w:val="00840A4E"/>
    <w:rsid w:val="008446A6"/>
    <w:rsid w:val="00845B07"/>
    <w:rsid w:val="0084711F"/>
    <w:rsid w:val="008500E5"/>
    <w:rsid w:val="00850194"/>
    <w:rsid w:val="00850CDF"/>
    <w:rsid w:val="008517C2"/>
    <w:rsid w:val="008522B1"/>
    <w:rsid w:val="008523F4"/>
    <w:rsid w:val="008525EB"/>
    <w:rsid w:val="008535FE"/>
    <w:rsid w:val="00854889"/>
    <w:rsid w:val="00854C6C"/>
    <w:rsid w:val="00855E4F"/>
    <w:rsid w:val="00856958"/>
    <w:rsid w:val="0085707B"/>
    <w:rsid w:val="00857511"/>
    <w:rsid w:val="0085779B"/>
    <w:rsid w:val="008617DC"/>
    <w:rsid w:val="00862C2C"/>
    <w:rsid w:val="00863E38"/>
    <w:rsid w:val="00864D46"/>
    <w:rsid w:val="00871B53"/>
    <w:rsid w:val="00871E55"/>
    <w:rsid w:val="00872080"/>
    <w:rsid w:val="0087338E"/>
    <w:rsid w:val="00873488"/>
    <w:rsid w:val="00875D45"/>
    <w:rsid w:val="00876292"/>
    <w:rsid w:val="00876861"/>
    <w:rsid w:val="00876997"/>
    <w:rsid w:val="00877D01"/>
    <w:rsid w:val="008819BC"/>
    <w:rsid w:val="0088360D"/>
    <w:rsid w:val="00884C1E"/>
    <w:rsid w:val="0088770F"/>
    <w:rsid w:val="00890926"/>
    <w:rsid w:val="00891CA9"/>
    <w:rsid w:val="0089223C"/>
    <w:rsid w:val="00896387"/>
    <w:rsid w:val="00896520"/>
    <w:rsid w:val="00897CD8"/>
    <w:rsid w:val="008A0FBB"/>
    <w:rsid w:val="008A1162"/>
    <w:rsid w:val="008A168E"/>
    <w:rsid w:val="008A2376"/>
    <w:rsid w:val="008A3407"/>
    <w:rsid w:val="008A6D35"/>
    <w:rsid w:val="008A7355"/>
    <w:rsid w:val="008A7BA2"/>
    <w:rsid w:val="008B0722"/>
    <w:rsid w:val="008B0B30"/>
    <w:rsid w:val="008B0BB3"/>
    <w:rsid w:val="008B11C9"/>
    <w:rsid w:val="008B1B3F"/>
    <w:rsid w:val="008B531E"/>
    <w:rsid w:val="008B58DD"/>
    <w:rsid w:val="008B700E"/>
    <w:rsid w:val="008C1058"/>
    <w:rsid w:val="008C112B"/>
    <w:rsid w:val="008C1161"/>
    <w:rsid w:val="008C2664"/>
    <w:rsid w:val="008C3030"/>
    <w:rsid w:val="008C4330"/>
    <w:rsid w:val="008C5B3C"/>
    <w:rsid w:val="008C6796"/>
    <w:rsid w:val="008C6968"/>
    <w:rsid w:val="008D0288"/>
    <w:rsid w:val="008D08DB"/>
    <w:rsid w:val="008D2ABF"/>
    <w:rsid w:val="008D423D"/>
    <w:rsid w:val="008D5BD1"/>
    <w:rsid w:val="008D5FF3"/>
    <w:rsid w:val="008D607E"/>
    <w:rsid w:val="008E20A3"/>
    <w:rsid w:val="008E2AC4"/>
    <w:rsid w:val="008E5714"/>
    <w:rsid w:val="008E79D1"/>
    <w:rsid w:val="008F0C14"/>
    <w:rsid w:val="008F2A0D"/>
    <w:rsid w:val="008F4612"/>
    <w:rsid w:val="008F7F83"/>
    <w:rsid w:val="00900B5F"/>
    <w:rsid w:val="009018E1"/>
    <w:rsid w:val="00902CF6"/>
    <w:rsid w:val="00903A87"/>
    <w:rsid w:val="009064CC"/>
    <w:rsid w:val="009068C8"/>
    <w:rsid w:val="009075E2"/>
    <w:rsid w:val="009079A4"/>
    <w:rsid w:val="00911007"/>
    <w:rsid w:val="00913D15"/>
    <w:rsid w:val="0091640F"/>
    <w:rsid w:val="00920CBA"/>
    <w:rsid w:val="0092249D"/>
    <w:rsid w:val="009233EB"/>
    <w:rsid w:val="009247B2"/>
    <w:rsid w:val="00924D1B"/>
    <w:rsid w:val="009254E2"/>
    <w:rsid w:val="00931D88"/>
    <w:rsid w:val="00931FBE"/>
    <w:rsid w:val="00932C51"/>
    <w:rsid w:val="00932C80"/>
    <w:rsid w:val="00935A37"/>
    <w:rsid w:val="009363FF"/>
    <w:rsid w:val="00936C02"/>
    <w:rsid w:val="00941A74"/>
    <w:rsid w:val="009429DD"/>
    <w:rsid w:val="009442BC"/>
    <w:rsid w:val="0094475B"/>
    <w:rsid w:val="00944AF7"/>
    <w:rsid w:val="00944D69"/>
    <w:rsid w:val="00947430"/>
    <w:rsid w:val="0095294B"/>
    <w:rsid w:val="00952EED"/>
    <w:rsid w:val="00953C57"/>
    <w:rsid w:val="009552F8"/>
    <w:rsid w:val="00957927"/>
    <w:rsid w:val="00962596"/>
    <w:rsid w:val="009639FC"/>
    <w:rsid w:val="00966D6B"/>
    <w:rsid w:val="00971588"/>
    <w:rsid w:val="00971AA3"/>
    <w:rsid w:val="00972224"/>
    <w:rsid w:val="00977D0F"/>
    <w:rsid w:val="0098181E"/>
    <w:rsid w:val="00981840"/>
    <w:rsid w:val="00984653"/>
    <w:rsid w:val="0098610C"/>
    <w:rsid w:val="00986AEA"/>
    <w:rsid w:val="009875AA"/>
    <w:rsid w:val="009948A6"/>
    <w:rsid w:val="00995D9F"/>
    <w:rsid w:val="0099760E"/>
    <w:rsid w:val="009A1A5B"/>
    <w:rsid w:val="009A413E"/>
    <w:rsid w:val="009A525E"/>
    <w:rsid w:val="009A5B84"/>
    <w:rsid w:val="009A7484"/>
    <w:rsid w:val="009A77D0"/>
    <w:rsid w:val="009B537A"/>
    <w:rsid w:val="009B70DD"/>
    <w:rsid w:val="009B7807"/>
    <w:rsid w:val="009C033E"/>
    <w:rsid w:val="009C56F2"/>
    <w:rsid w:val="009C5765"/>
    <w:rsid w:val="009C61D4"/>
    <w:rsid w:val="009C6FEA"/>
    <w:rsid w:val="009D0C24"/>
    <w:rsid w:val="009D0ECF"/>
    <w:rsid w:val="009D3C04"/>
    <w:rsid w:val="009D53E5"/>
    <w:rsid w:val="009E15C1"/>
    <w:rsid w:val="009E280E"/>
    <w:rsid w:val="009E61D3"/>
    <w:rsid w:val="009E638B"/>
    <w:rsid w:val="009E6CEF"/>
    <w:rsid w:val="009F0F96"/>
    <w:rsid w:val="009F1394"/>
    <w:rsid w:val="009F23A1"/>
    <w:rsid w:val="009F3CEA"/>
    <w:rsid w:val="009F5CE3"/>
    <w:rsid w:val="009F6186"/>
    <w:rsid w:val="00A0584D"/>
    <w:rsid w:val="00A10710"/>
    <w:rsid w:val="00A12126"/>
    <w:rsid w:val="00A12310"/>
    <w:rsid w:val="00A12F63"/>
    <w:rsid w:val="00A146CD"/>
    <w:rsid w:val="00A16E28"/>
    <w:rsid w:val="00A16F0B"/>
    <w:rsid w:val="00A23A6A"/>
    <w:rsid w:val="00A24B20"/>
    <w:rsid w:val="00A25C67"/>
    <w:rsid w:val="00A25E13"/>
    <w:rsid w:val="00A31B9D"/>
    <w:rsid w:val="00A3687E"/>
    <w:rsid w:val="00A373C2"/>
    <w:rsid w:val="00A40E75"/>
    <w:rsid w:val="00A420C7"/>
    <w:rsid w:val="00A42F00"/>
    <w:rsid w:val="00A43BBE"/>
    <w:rsid w:val="00A47813"/>
    <w:rsid w:val="00A51BDA"/>
    <w:rsid w:val="00A51F1D"/>
    <w:rsid w:val="00A547F0"/>
    <w:rsid w:val="00A60C60"/>
    <w:rsid w:val="00A61E67"/>
    <w:rsid w:val="00A62173"/>
    <w:rsid w:val="00A62BF0"/>
    <w:rsid w:val="00A62DE2"/>
    <w:rsid w:val="00A630D6"/>
    <w:rsid w:val="00A639D4"/>
    <w:rsid w:val="00A64CBC"/>
    <w:rsid w:val="00A67318"/>
    <w:rsid w:val="00A703CA"/>
    <w:rsid w:val="00A7108E"/>
    <w:rsid w:val="00A750D9"/>
    <w:rsid w:val="00A80AFE"/>
    <w:rsid w:val="00A80D38"/>
    <w:rsid w:val="00A82321"/>
    <w:rsid w:val="00A82E90"/>
    <w:rsid w:val="00A82FD8"/>
    <w:rsid w:val="00A8397F"/>
    <w:rsid w:val="00A83ECD"/>
    <w:rsid w:val="00A85736"/>
    <w:rsid w:val="00A86F15"/>
    <w:rsid w:val="00A94FE6"/>
    <w:rsid w:val="00A95F85"/>
    <w:rsid w:val="00A96946"/>
    <w:rsid w:val="00A96C16"/>
    <w:rsid w:val="00A974D1"/>
    <w:rsid w:val="00AA217C"/>
    <w:rsid w:val="00AA647B"/>
    <w:rsid w:val="00AA7DF6"/>
    <w:rsid w:val="00AB17B3"/>
    <w:rsid w:val="00AB2C62"/>
    <w:rsid w:val="00AB3B3D"/>
    <w:rsid w:val="00AB44AC"/>
    <w:rsid w:val="00AB4AB4"/>
    <w:rsid w:val="00AB591A"/>
    <w:rsid w:val="00AB6E97"/>
    <w:rsid w:val="00AC2D3A"/>
    <w:rsid w:val="00AC5653"/>
    <w:rsid w:val="00AC7B78"/>
    <w:rsid w:val="00AD0B4F"/>
    <w:rsid w:val="00AD0C7B"/>
    <w:rsid w:val="00AD2035"/>
    <w:rsid w:val="00AD29AC"/>
    <w:rsid w:val="00AD7088"/>
    <w:rsid w:val="00AD73A0"/>
    <w:rsid w:val="00AE0999"/>
    <w:rsid w:val="00AE2CD0"/>
    <w:rsid w:val="00AE4350"/>
    <w:rsid w:val="00AE7574"/>
    <w:rsid w:val="00AF08C9"/>
    <w:rsid w:val="00AF15E0"/>
    <w:rsid w:val="00AF461B"/>
    <w:rsid w:val="00AF4B7A"/>
    <w:rsid w:val="00AF4BBC"/>
    <w:rsid w:val="00AF549B"/>
    <w:rsid w:val="00B00E63"/>
    <w:rsid w:val="00B01120"/>
    <w:rsid w:val="00B07121"/>
    <w:rsid w:val="00B111CE"/>
    <w:rsid w:val="00B121FC"/>
    <w:rsid w:val="00B12796"/>
    <w:rsid w:val="00B129BD"/>
    <w:rsid w:val="00B13EC6"/>
    <w:rsid w:val="00B167C2"/>
    <w:rsid w:val="00B17809"/>
    <w:rsid w:val="00B217BC"/>
    <w:rsid w:val="00B2309F"/>
    <w:rsid w:val="00B25204"/>
    <w:rsid w:val="00B254FB"/>
    <w:rsid w:val="00B266AF"/>
    <w:rsid w:val="00B268BF"/>
    <w:rsid w:val="00B35FFD"/>
    <w:rsid w:val="00B41D7A"/>
    <w:rsid w:val="00B433CF"/>
    <w:rsid w:val="00B438E3"/>
    <w:rsid w:val="00B44E9E"/>
    <w:rsid w:val="00B45349"/>
    <w:rsid w:val="00B4653E"/>
    <w:rsid w:val="00B47D3C"/>
    <w:rsid w:val="00B47DEB"/>
    <w:rsid w:val="00B514DB"/>
    <w:rsid w:val="00B55094"/>
    <w:rsid w:val="00B60400"/>
    <w:rsid w:val="00B63898"/>
    <w:rsid w:val="00B63F46"/>
    <w:rsid w:val="00B64F78"/>
    <w:rsid w:val="00B65013"/>
    <w:rsid w:val="00B666A8"/>
    <w:rsid w:val="00B66B20"/>
    <w:rsid w:val="00B70B44"/>
    <w:rsid w:val="00B72655"/>
    <w:rsid w:val="00B73A53"/>
    <w:rsid w:val="00B768F5"/>
    <w:rsid w:val="00B8261B"/>
    <w:rsid w:val="00B857BD"/>
    <w:rsid w:val="00B8710F"/>
    <w:rsid w:val="00B875FE"/>
    <w:rsid w:val="00B92535"/>
    <w:rsid w:val="00B943A2"/>
    <w:rsid w:val="00B95CEB"/>
    <w:rsid w:val="00B965DA"/>
    <w:rsid w:val="00B97ACB"/>
    <w:rsid w:val="00BB3943"/>
    <w:rsid w:val="00BB4E41"/>
    <w:rsid w:val="00BB692D"/>
    <w:rsid w:val="00BB7420"/>
    <w:rsid w:val="00BC02EE"/>
    <w:rsid w:val="00BC2096"/>
    <w:rsid w:val="00BC345E"/>
    <w:rsid w:val="00BC3866"/>
    <w:rsid w:val="00BC4234"/>
    <w:rsid w:val="00BC440D"/>
    <w:rsid w:val="00BC63D0"/>
    <w:rsid w:val="00BC6E0F"/>
    <w:rsid w:val="00BC72EC"/>
    <w:rsid w:val="00BC7DA0"/>
    <w:rsid w:val="00BD1B62"/>
    <w:rsid w:val="00BD2E48"/>
    <w:rsid w:val="00BD354C"/>
    <w:rsid w:val="00BD4ABC"/>
    <w:rsid w:val="00BD4B4E"/>
    <w:rsid w:val="00BD59E3"/>
    <w:rsid w:val="00BD6C9C"/>
    <w:rsid w:val="00BD78B6"/>
    <w:rsid w:val="00BE021E"/>
    <w:rsid w:val="00BE3731"/>
    <w:rsid w:val="00BE440F"/>
    <w:rsid w:val="00BE49F4"/>
    <w:rsid w:val="00BE4AF2"/>
    <w:rsid w:val="00BE5269"/>
    <w:rsid w:val="00BE6478"/>
    <w:rsid w:val="00BE6B98"/>
    <w:rsid w:val="00BF1EEF"/>
    <w:rsid w:val="00BF37AA"/>
    <w:rsid w:val="00BF494C"/>
    <w:rsid w:val="00BF673D"/>
    <w:rsid w:val="00BF6D3A"/>
    <w:rsid w:val="00C00318"/>
    <w:rsid w:val="00C00BA7"/>
    <w:rsid w:val="00C0154B"/>
    <w:rsid w:val="00C02F40"/>
    <w:rsid w:val="00C03A39"/>
    <w:rsid w:val="00C040C8"/>
    <w:rsid w:val="00C04D47"/>
    <w:rsid w:val="00C04FB3"/>
    <w:rsid w:val="00C06164"/>
    <w:rsid w:val="00C102A5"/>
    <w:rsid w:val="00C13D5D"/>
    <w:rsid w:val="00C15550"/>
    <w:rsid w:val="00C166D1"/>
    <w:rsid w:val="00C16AD6"/>
    <w:rsid w:val="00C20C98"/>
    <w:rsid w:val="00C21F4F"/>
    <w:rsid w:val="00C271CA"/>
    <w:rsid w:val="00C347AA"/>
    <w:rsid w:val="00C34D73"/>
    <w:rsid w:val="00C350BD"/>
    <w:rsid w:val="00C36667"/>
    <w:rsid w:val="00C422A5"/>
    <w:rsid w:val="00C43BE3"/>
    <w:rsid w:val="00C44833"/>
    <w:rsid w:val="00C46458"/>
    <w:rsid w:val="00C4777D"/>
    <w:rsid w:val="00C50591"/>
    <w:rsid w:val="00C5188E"/>
    <w:rsid w:val="00C51A64"/>
    <w:rsid w:val="00C53A62"/>
    <w:rsid w:val="00C53FC4"/>
    <w:rsid w:val="00C55191"/>
    <w:rsid w:val="00C56CA5"/>
    <w:rsid w:val="00C57375"/>
    <w:rsid w:val="00C60277"/>
    <w:rsid w:val="00C65DE0"/>
    <w:rsid w:val="00C70742"/>
    <w:rsid w:val="00C70CC2"/>
    <w:rsid w:val="00C70FDC"/>
    <w:rsid w:val="00C711E8"/>
    <w:rsid w:val="00C71A19"/>
    <w:rsid w:val="00C72EDD"/>
    <w:rsid w:val="00C732E0"/>
    <w:rsid w:val="00C73E69"/>
    <w:rsid w:val="00C7645F"/>
    <w:rsid w:val="00C76C5F"/>
    <w:rsid w:val="00C77F1C"/>
    <w:rsid w:val="00C81BAC"/>
    <w:rsid w:val="00C823D8"/>
    <w:rsid w:val="00C823D9"/>
    <w:rsid w:val="00C848EB"/>
    <w:rsid w:val="00C84D3D"/>
    <w:rsid w:val="00C85670"/>
    <w:rsid w:val="00C85A26"/>
    <w:rsid w:val="00C90919"/>
    <w:rsid w:val="00C94313"/>
    <w:rsid w:val="00CA0637"/>
    <w:rsid w:val="00CA158E"/>
    <w:rsid w:val="00CA25F9"/>
    <w:rsid w:val="00CA57E2"/>
    <w:rsid w:val="00CA5837"/>
    <w:rsid w:val="00CA7B30"/>
    <w:rsid w:val="00CA7D66"/>
    <w:rsid w:val="00CB02A3"/>
    <w:rsid w:val="00CB126C"/>
    <w:rsid w:val="00CB32AD"/>
    <w:rsid w:val="00CB56B8"/>
    <w:rsid w:val="00CB6DC8"/>
    <w:rsid w:val="00CB7DFC"/>
    <w:rsid w:val="00CC2051"/>
    <w:rsid w:val="00CC5E5F"/>
    <w:rsid w:val="00CC7138"/>
    <w:rsid w:val="00CD1F06"/>
    <w:rsid w:val="00CD6DD4"/>
    <w:rsid w:val="00CD76EB"/>
    <w:rsid w:val="00CE1630"/>
    <w:rsid w:val="00CE1715"/>
    <w:rsid w:val="00CF67B9"/>
    <w:rsid w:val="00D02737"/>
    <w:rsid w:val="00D028CF"/>
    <w:rsid w:val="00D0319F"/>
    <w:rsid w:val="00D039C7"/>
    <w:rsid w:val="00D04557"/>
    <w:rsid w:val="00D051C0"/>
    <w:rsid w:val="00D054ED"/>
    <w:rsid w:val="00D07B99"/>
    <w:rsid w:val="00D11902"/>
    <w:rsid w:val="00D11C06"/>
    <w:rsid w:val="00D161AD"/>
    <w:rsid w:val="00D20F3A"/>
    <w:rsid w:val="00D2618A"/>
    <w:rsid w:val="00D26585"/>
    <w:rsid w:val="00D26779"/>
    <w:rsid w:val="00D26D20"/>
    <w:rsid w:val="00D30F4E"/>
    <w:rsid w:val="00D31069"/>
    <w:rsid w:val="00D32ECA"/>
    <w:rsid w:val="00D34FF3"/>
    <w:rsid w:val="00D354B4"/>
    <w:rsid w:val="00D36C23"/>
    <w:rsid w:val="00D37797"/>
    <w:rsid w:val="00D37976"/>
    <w:rsid w:val="00D406AD"/>
    <w:rsid w:val="00D41FAB"/>
    <w:rsid w:val="00D41FC1"/>
    <w:rsid w:val="00D42296"/>
    <w:rsid w:val="00D422D4"/>
    <w:rsid w:val="00D4427B"/>
    <w:rsid w:val="00D51032"/>
    <w:rsid w:val="00D55C91"/>
    <w:rsid w:val="00D57954"/>
    <w:rsid w:val="00D60A72"/>
    <w:rsid w:val="00D6328E"/>
    <w:rsid w:val="00D6465D"/>
    <w:rsid w:val="00D661DF"/>
    <w:rsid w:val="00D6695E"/>
    <w:rsid w:val="00D66F9A"/>
    <w:rsid w:val="00D709DE"/>
    <w:rsid w:val="00D70D7D"/>
    <w:rsid w:val="00D71961"/>
    <w:rsid w:val="00D728C4"/>
    <w:rsid w:val="00D7372C"/>
    <w:rsid w:val="00D75D5E"/>
    <w:rsid w:val="00D775E2"/>
    <w:rsid w:val="00D80DF8"/>
    <w:rsid w:val="00D81B0E"/>
    <w:rsid w:val="00D82C50"/>
    <w:rsid w:val="00D84C3C"/>
    <w:rsid w:val="00D8502C"/>
    <w:rsid w:val="00D86EF3"/>
    <w:rsid w:val="00D9361C"/>
    <w:rsid w:val="00D944C5"/>
    <w:rsid w:val="00D9710A"/>
    <w:rsid w:val="00D97D42"/>
    <w:rsid w:val="00D97F72"/>
    <w:rsid w:val="00DA0E28"/>
    <w:rsid w:val="00DA1FA9"/>
    <w:rsid w:val="00DA2653"/>
    <w:rsid w:val="00DA3000"/>
    <w:rsid w:val="00DA3893"/>
    <w:rsid w:val="00DA3908"/>
    <w:rsid w:val="00DA5E9E"/>
    <w:rsid w:val="00DA6057"/>
    <w:rsid w:val="00DB0F0E"/>
    <w:rsid w:val="00DB101F"/>
    <w:rsid w:val="00DB196D"/>
    <w:rsid w:val="00DB2A26"/>
    <w:rsid w:val="00DB4109"/>
    <w:rsid w:val="00DB4DA2"/>
    <w:rsid w:val="00DB5B71"/>
    <w:rsid w:val="00DB668C"/>
    <w:rsid w:val="00DB67EE"/>
    <w:rsid w:val="00DC1454"/>
    <w:rsid w:val="00DC2367"/>
    <w:rsid w:val="00DC2D39"/>
    <w:rsid w:val="00DC32B4"/>
    <w:rsid w:val="00DC505D"/>
    <w:rsid w:val="00DD1DF8"/>
    <w:rsid w:val="00DD2B48"/>
    <w:rsid w:val="00DD3C9A"/>
    <w:rsid w:val="00DD3CA6"/>
    <w:rsid w:val="00DD4AF2"/>
    <w:rsid w:val="00DD6AC7"/>
    <w:rsid w:val="00DE3110"/>
    <w:rsid w:val="00DE45AB"/>
    <w:rsid w:val="00DE697D"/>
    <w:rsid w:val="00DE7C81"/>
    <w:rsid w:val="00DF258B"/>
    <w:rsid w:val="00DF5656"/>
    <w:rsid w:val="00DF6B02"/>
    <w:rsid w:val="00DF758E"/>
    <w:rsid w:val="00E01502"/>
    <w:rsid w:val="00E0607E"/>
    <w:rsid w:val="00E06B2F"/>
    <w:rsid w:val="00E10357"/>
    <w:rsid w:val="00E103E5"/>
    <w:rsid w:val="00E11CAE"/>
    <w:rsid w:val="00E13B72"/>
    <w:rsid w:val="00E14A11"/>
    <w:rsid w:val="00E16821"/>
    <w:rsid w:val="00E17FF4"/>
    <w:rsid w:val="00E20E44"/>
    <w:rsid w:val="00E243C2"/>
    <w:rsid w:val="00E26D02"/>
    <w:rsid w:val="00E27BA2"/>
    <w:rsid w:val="00E31036"/>
    <w:rsid w:val="00E317A3"/>
    <w:rsid w:val="00E326BF"/>
    <w:rsid w:val="00E341BC"/>
    <w:rsid w:val="00E35BFC"/>
    <w:rsid w:val="00E35CDC"/>
    <w:rsid w:val="00E35E08"/>
    <w:rsid w:val="00E367CE"/>
    <w:rsid w:val="00E40596"/>
    <w:rsid w:val="00E41AB3"/>
    <w:rsid w:val="00E43406"/>
    <w:rsid w:val="00E43B48"/>
    <w:rsid w:val="00E46037"/>
    <w:rsid w:val="00E51AEF"/>
    <w:rsid w:val="00E5224D"/>
    <w:rsid w:val="00E525C4"/>
    <w:rsid w:val="00E53999"/>
    <w:rsid w:val="00E540AF"/>
    <w:rsid w:val="00E5567A"/>
    <w:rsid w:val="00E56125"/>
    <w:rsid w:val="00E56B81"/>
    <w:rsid w:val="00E57424"/>
    <w:rsid w:val="00E57A1F"/>
    <w:rsid w:val="00E600A8"/>
    <w:rsid w:val="00E60D6B"/>
    <w:rsid w:val="00E61470"/>
    <w:rsid w:val="00E625E6"/>
    <w:rsid w:val="00E62CE7"/>
    <w:rsid w:val="00E64873"/>
    <w:rsid w:val="00E77C32"/>
    <w:rsid w:val="00E9006D"/>
    <w:rsid w:val="00E907D1"/>
    <w:rsid w:val="00E907D6"/>
    <w:rsid w:val="00E915DB"/>
    <w:rsid w:val="00E91648"/>
    <w:rsid w:val="00E91BBC"/>
    <w:rsid w:val="00E91F7D"/>
    <w:rsid w:val="00E93309"/>
    <w:rsid w:val="00E94975"/>
    <w:rsid w:val="00E95410"/>
    <w:rsid w:val="00EA06E3"/>
    <w:rsid w:val="00EA1C47"/>
    <w:rsid w:val="00EA276B"/>
    <w:rsid w:val="00EA5FCD"/>
    <w:rsid w:val="00EB0801"/>
    <w:rsid w:val="00EB2E6D"/>
    <w:rsid w:val="00EB3985"/>
    <w:rsid w:val="00EB4AE6"/>
    <w:rsid w:val="00EB5009"/>
    <w:rsid w:val="00EB6263"/>
    <w:rsid w:val="00EC1F51"/>
    <w:rsid w:val="00EC23BE"/>
    <w:rsid w:val="00EC327E"/>
    <w:rsid w:val="00EC594E"/>
    <w:rsid w:val="00EC67A6"/>
    <w:rsid w:val="00ED0103"/>
    <w:rsid w:val="00ED2A0B"/>
    <w:rsid w:val="00ED331B"/>
    <w:rsid w:val="00ED3D0C"/>
    <w:rsid w:val="00ED73EF"/>
    <w:rsid w:val="00EE4A49"/>
    <w:rsid w:val="00EE54E1"/>
    <w:rsid w:val="00EE6F19"/>
    <w:rsid w:val="00EF1D71"/>
    <w:rsid w:val="00EF2B01"/>
    <w:rsid w:val="00EF37B9"/>
    <w:rsid w:val="00EF4537"/>
    <w:rsid w:val="00EF5C49"/>
    <w:rsid w:val="00F01D6B"/>
    <w:rsid w:val="00F024C0"/>
    <w:rsid w:val="00F02669"/>
    <w:rsid w:val="00F04695"/>
    <w:rsid w:val="00F04AEE"/>
    <w:rsid w:val="00F056C5"/>
    <w:rsid w:val="00F06F51"/>
    <w:rsid w:val="00F0709C"/>
    <w:rsid w:val="00F12B93"/>
    <w:rsid w:val="00F137BA"/>
    <w:rsid w:val="00F14163"/>
    <w:rsid w:val="00F2072F"/>
    <w:rsid w:val="00F209AE"/>
    <w:rsid w:val="00F21653"/>
    <w:rsid w:val="00F22E4A"/>
    <w:rsid w:val="00F26E9A"/>
    <w:rsid w:val="00F30F5D"/>
    <w:rsid w:val="00F32707"/>
    <w:rsid w:val="00F32C13"/>
    <w:rsid w:val="00F32D52"/>
    <w:rsid w:val="00F33B2E"/>
    <w:rsid w:val="00F346D8"/>
    <w:rsid w:val="00F359A7"/>
    <w:rsid w:val="00F35AD6"/>
    <w:rsid w:val="00F36256"/>
    <w:rsid w:val="00F3740F"/>
    <w:rsid w:val="00F37838"/>
    <w:rsid w:val="00F40B14"/>
    <w:rsid w:val="00F40EAF"/>
    <w:rsid w:val="00F4249C"/>
    <w:rsid w:val="00F42EEA"/>
    <w:rsid w:val="00F437D2"/>
    <w:rsid w:val="00F501E9"/>
    <w:rsid w:val="00F527E1"/>
    <w:rsid w:val="00F529C3"/>
    <w:rsid w:val="00F52AAB"/>
    <w:rsid w:val="00F53274"/>
    <w:rsid w:val="00F54860"/>
    <w:rsid w:val="00F57C9F"/>
    <w:rsid w:val="00F76F48"/>
    <w:rsid w:val="00F77FA2"/>
    <w:rsid w:val="00F8008E"/>
    <w:rsid w:val="00F80D4B"/>
    <w:rsid w:val="00F8534E"/>
    <w:rsid w:val="00F92FAD"/>
    <w:rsid w:val="00F93B0E"/>
    <w:rsid w:val="00F95583"/>
    <w:rsid w:val="00F9562C"/>
    <w:rsid w:val="00F96EFB"/>
    <w:rsid w:val="00F96EFE"/>
    <w:rsid w:val="00F97047"/>
    <w:rsid w:val="00FA1AA3"/>
    <w:rsid w:val="00FA4E69"/>
    <w:rsid w:val="00FA58BF"/>
    <w:rsid w:val="00FA602E"/>
    <w:rsid w:val="00FB23A0"/>
    <w:rsid w:val="00FB2EF7"/>
    <w:rsid w:val="00FB7843"/>
    <w:rsid w:val="00FC044E"/>
    <w:rsid w:val="00FC0AD5"/>
    <w:rsid w:val="00FC36CC"/>
    <w:rsid w:val="00FC4C17"/>
    <w:rsid w:val="00FC4D69"/>
    <w:rsid w:val="00FC55BA"/>
    <w:rsid w:val="00FC77EC"/>
    <w:rsid w:val="00FD2173"/>
    <w:rsid w:val="00FD2C82"/>
    <w:rsid w:val="00FD3200"/>
    <w:rsid w:val="00FD4E77"/>
    <w:rsid w:val="00FD5315"/>
    <w:rsid w:val="00FD6E38"/>
    <w:rsid w:val="00FE154D"/>
    <w:rsid w:val="00FE268A"/>
    <w:rsid w:val="00FE3E12"/>
    <w:rsid w:val="00FE55C7"/>
    <w:rsid w:val="00FE6B79"/>
    <w:rsid w:val="00FE6E57"/>
    <w:rsid w:val="00FF376C"/>
    <w:rsid w:val="00FF79A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Arial" w:eastAsia="Times New Roman" w:hAnsi="Arial" w:cs="Arial"/>
        <w:sz w:val="22"/>
        <w:szCs w:val="22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025B8"/>
    <w:pPr>
      <w:jc w:val="both"/>
    </w:pPr>
  </w:style>
  <w:style w:type="paragraph" w:styleId="Heading1">
    <w:name w:val="heading 1"/>
    <w:basedOn w:val="Normal"/>
    <w:next w:val="Normal"/>
    <w:qFormat/>
    <w:rsid w:val="000025B8"/>
    <w:pPr>
      <w:keepNext/>
      <w:numPr>
        <w:numId w:val="7"/>
      </w:numPr>
      <w:jc w:val="center"/>
      <w:outlineLvl w:val="0"/>
    </w:pPr>
    <w:rPr>
      <w:b/>
      <w:caps/>
      <w:kern w:val="28"/>
    </w:rPr>
  </w:style>
  <w:style w:type="paragraph" w:styleId="Heading2">
    <w:name w:val="heading 2"/>
    <w:basedOn w:val="Normal"/>
    <w:next w:val="Normal"/>
    <w:qFormat/>
    <w:rsid w:val="000025B8"/>
    <w:pPr>
      <w:keepNext/>
      <w:numPr>
        <w:ilvl w:val="1"/>
        <w:numId w:val="7"/>
      </w:numPr>
      <w:jc w:val="center"/>
      <w:outlineLvl w:val="1"/>
    </w:pPr>
    <w:rPr>
      <w:b/>
    </w:rPr>
  </w:style>
  <w:style w:type="paragraph" w:styleId="Heading3">
    <w:name w:val="heading 3"/>
    <w:basedOn w:val="Normal"/>
    <w:next w:val="Normal"/>
    <w:qFormat/>
    <w:rsid w:val="000025B8"/>
    <w:pPr>
      <w:keepNext/>
      <w:numPr>
        <w:ilvl w:val="2"/>
        <w:numId w:val="7"/>
      </w:numPr>
      <w:outlineLvl w:val="2"/>
    </w:pPr>
    <w:rPr>
      <w:b/>
    </w:rPr>
  </w:style>
  <w:style w:type="paragraph" w:styleId="Heading4">
    <w:name w:val="heading 4"/>
    <w:basedOn w:val="Normal"/>
    <w:next w:val="Normal"/>
    <w:qFormat/>
    <w:rsid w:val="000025B8"/>
    <w:pPr>
      <w:keepNext/>
      <w:ind w:left="720"/>
      <w:outlineLvl w:val="3"/>
    </w:pPr>
    <w:rPr>
      <w:b/>
    </w:rPr>
  </w:style>
  <w:style w:type="paragraph" w:styleId="Heading5">
    <w:name w:val="heading 5"/>
    <w:basedOn w:val="Normal"/>
    <w:next w:val="Normal"/>
    <w:qFormat/>
    <w:rsid w:val="000025B8"/>
    <w:pPr>
      <w:ind w:left="1440"/>
      <w:outlineLvl w:val="4"/>
    </w:pPr>
    <w:rPr>
      <w:b/>
    </w:rPr>
  </w:style>
  <w:style w:type="paragraph" w:styleId="Heading6">
    <w:name w:val="heading 6"/>
    <w:basedOn w:val="Normal"/>
    <w:next w:val="Normal"/>
    <w:qFormat/>
    <w:rsid w:val="000025B8"/>
    <w:pPr>
      <w:keepNext/>
      <w:outlineLvl w:val="5"/>
    </w:pPr>
    <w:rPr>
      <w:b/>
      <w:bCs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next w:val="Normal"/>
    <w:autoRedefine/>
    <w:semiHidden/>
    <w:rsid w:val="000025B8"/>
    <w:pPr>
      <w:tabs>
        <w:tab w:val="right" w:leader="dot" w:pos="9360"/>
      </w:tabs>
      <w:spacing w:before="240"/>
      <w:ind w:left="720" w:hanging="720"/>
      <w:jc w:val="left"/>
    </w:pPr>
  </w:style>
  <w:style w:type="paragraph" w:customStyle="1" w:styleId="Heading0">
    <w:name w:val="Heading 0"/>
    <w:basedOn w:val="Normal"/>
    <w:rsid w:val="000025B8"/>
    <w:pPr>
      <w:pBdr>
        <w:bottom w:val="thinThickSmallGap" w:sz="18" w:space="1" w:color="auto"/>
      </w:pBdr>
      <w:spacing w:before="720"/>
    </w:pPr>
    <w:rPr>
      <w:b/>
      <w:sz w:val="36"/>
    </w:rPr>
  </w:style>
  <w:style w:type="paragraph" w:styleId="ListBullet">
    <w:name w:val="List Bullet"/>
    <w:basedOn w:val="Normal"/>
    <w:autoRedefine/>
    <w:rsid w:val="000025B8"/>
    <w:pPr>
      <w:numPr>
        <w:numId w:val="3"/>
      </w:numPr>
    </w:pPr>
  </w:style>
  <w:style w:type="paragraph" w:styleId="TOC2">
    <w:name w:val="toc 2"/>
    <w:basedOn w:val="Normal"/>
    <w:next w:val="Normal"/>
    <w:autoRedefine/>
    <w:semiHidden/>
    <w:rsid w:val="000025B8"/>
    <w:pPr>
      <w:tabs>
        <w:tab w:val="right" w:leader="dot" w:pos="9360"/>
      </w:tabs>
      <w:ind w:left="1440" w:hanging="720"/>
      <w:jc w:val="left"/>
    </w:pPr>
    <w:rPr>
      <w:caps/>
      <w:noProof/>
    </w:rPr>
  </w:style>
  <w:style w:type="paragraph" w:styleId="TOC3">
    <w:name w:val="toc 3"/>
    <w:basedOn w:val="Normal"/>
    <w:next w:val="Normal"/>
    <w:autoRedefine/>
    <w:semiHidden/>
    <w:rsid w:val="000025B8"/>
    <w:pPr>
      <w:tabs>
        <w:tab w:val="right" w:leader="dot" w:pos="9360"/>
      </w:tabs>
      <w:ind w:left="2160" w:hanging="720"/>
      <w:jc w:val="left"/>
    </w:pPr>
    <w:rPr>
      <w:noProof/>
    </w:rPr>
  </w:style>
  <w:style w:type="paragraph" w:styleId="TOC4">
    <w:name w:val="toc 4"/>
    <w:basedOn w:val="Normal"/>
    <w:next w:val="Normal"/>
    <w:autoRedefine/>
    <w:semiHidden/>
    <w:rsid w:val="000025B8"/>
    <w:pPr>
      <w:tabs>
        <w:tab w:val="right" w:leader="dot" w:pos="9360"/>
      </w:tabs>
      <w:ind w:left="2880" w:hanging="720"/>
      <w:jc w:val="left"/>
    </w:pPr>
    <w:rPr>
      <w:noProof/>
    </w:rPr>
  </w:style>
  <w:style w:type="paragraph" w:customStyle="1" w:styleId="TableFigureLevel">
    <w:name w:val="Table &amp; Figure Level"/>
    <w:basedOn w:val="Normal"/>
    <w:rsid w:val="000025B8"/>
    <w:pPr>
      <w:keepNext/>
      <w:tabs>
        <w:tab w:val="left" w:pos="720"/>
        <w:tab w:val="left" w:pos="1440"/>
        <w:tab w:val="right" w:leader="dot" w:pos="9360"/>
      </w:tabs>
      <w:jc w:val="left"/>
      <w:outlineLvl w:val="2"/>
    </w:pPr>
  </w:style>
  <w:style w:type="paragraph" w:styleId="Header">
    <w:name w:val="header"/>
    <w:basedOn w:val="Normal"/>
    <w:link w:val="HeaderChar"/>
    <w:rsid w:val="000025B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65633A"/>
    <w:rPr>
      <w:sz w:val="24"/>
    </w:rPr>
  </w:style>
  <w:style w:type="paragraph" w:styleId="Footer">
    <w:name w:val="footer"/>
    <w:basedOn w:val="Normal"/>
    <w:link w:val="FooterChar"/>
    <w:uiPriority w:val="99"/>
    <w:rsid w:val="000025B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5633A"/>
    <w:rPr>
      <w:sz w:val="24"/>
    </w:rPr>
  </w:style>
  <w:style w:type="character" w:styleId="PageNumber">
    <w:name w:val="page number"/>
    <w:basedOn w:val="DefaultParagraphFont"/>
    <w:rsid w:val="000025B8"/>
  </w:style>
  <w:style w:type="paragraph" w:styleId="BodyTextIndent">
    <w:name w:val="Body Text Indent"/>
    <w:basedOn w:val="Normal"/>
    <w:rsid w:val="000025B8"/>
    <w:pPr>
      <w:spacing w:line="240" w:lineRule="exact"/>
      <w:ind w:left="720" w:hanging="720"/>
    </w:pPr>
  </w:style>
  <w:style w:type="paragraph" w:styleId="BodyText2">
    <w:name w:val="Body Text 2"/>
    <w:basedOn w:val="Normal"/>
    <w:rsid w:val="000025B8"/>
    <w:rPr>
      <w:szCs w:val="24"/>
    </w:rPr>
  </w:style>
  <w:style w:type="paragraph" w:styleId="Caption">
    <w:name w:val="caption"/>
    <w:basedOn w:val="Normal"/>
    <w:next w:val="Normal"/>
    <w:qFormat/>
    <w:rsid w:val="000025B8"/>
    <w:pPr>
      <w:spacing w:before="120" w:after="120"/>
      <w:jc w:val="left"/>
    </w:pPr>
    <w:rPr>
      <w:b/>
      <w:bCs/>
      <w:sz w:val="20"/>
    </w:rPr>
  </w:style>
  <w:style w:type="paragraph" w:styleId="BodyText">
    <w:name w:val="Body Text"/>
    <w:basedOn w:val="Normal"/>
    <w:rsid w:val="000025B8"/>
    <w:pPr>
      <w:spacing w:line="360" w:lineRule="auto"/>
    </w:pPr>
  </w:style>
  <w:style w:type="paragraph" w:styleId="BodyTextIndent2">
    <w:name w:val="Body Text Indent 2"/>
    <w:basedOn w:val="Normal"/>
    <w:rsid w:val="000025B8"/>
    <w:pPr>
      <w:ind w:left="720" w:hanging="720"/>
    </w:pPr>
    <w:rPr>
      <w:szCs w:val="24"/>
    </w:rPr>
  </w:style>
  <w:style w:type="paragraph" w:styleId="BalloonText">
    <w:name w:val="Balloon Text"/>
    <w:basedOn w:val="Normal"/>
    <w:link w:val="BalloonTextChar"/>
    <w:rsid w:val="00986AE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5633A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rsid w:val="00986AEA"/>
    <w:rPr>
      <w:sz w:val="16"/>
      <w:szCs w:val="16"/>
    </w:rPr>
  </w:style>
  <w:style w:type="paragraph" w:styleId="CommentText">
    <w:name w:val="annotation text"/>
    <w:basedOn w:val="Normal"/>
    <w:link w:val="CommentTextChar"/>
    <w:rsid w:val="00986AEA"/>
    <w:pPr>
      <w:jc w:val="left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A547F0"/>
    <w:rPr>
      <w:rFonts w:ascii="Arial" w:hAnsi="Arial"/>
    </w:rPr>
  </w:style>
  <w:style w:type="paragraph" w:styleId="FootnoteText">
    <w:name w:val="footnote text"/>
    <w:basedOn w:val="Normal"/>
    <w:link w:val="FootnoteTextChar"/>
    <w:rsid w:val="00672D5A"/>
    <w:pPr>
      <w:jc w:val="left"/>
    </w:pPr>
    <w:rPr>
      <w:sz w:val="20"/>
    </w:rPr>
  </w:style>
  <w:style w:type="character" w:customStyle="1" w:styleId="FootnoteTextChar">
    <w:name w:val="Footnote Text Char"/>
    <w:basedOn w:val="DefaultParagraphFont"/>
    <w:link w:val="FootnoteText"/>
    <w:rsid w:val="00672D5A"/>
    <w:rPr>
      <w:rFonts w:ascii="Arial" w:hAnsi="Arial"/>
    </w:rPr>
  </w:style>
  <w:style w:type="character" w:styleId="FootnoteReference">
    <w:name w:val="footnote reference"/>
    <w:basedOn w:val="DefaultParagraphFont"/>
    <w:rsid w:val="00672D5A"/>
    <w:rPr>
      <w:vertAlign w:val="superscript"/>
    </w:rPr>
  </w:style>
  <w:style w:type="paragraph" w:styleId="CommentSubject">
    <w:name w:val="annotation subject"/>
    <w:basedOn w:val="CommentText"/>
    <w:next w:val="CommentText"/>
    <w:link w:val="CommentSubjectChar"/>
    <w:rsid w:val="00A547F0"/>
    <w:pPr>
      <w:jc w:val="both"/>
    </w:pPr>
    <w:rPr>
      <w:rFonts w:ascii="Times New Roman" w:hAnsi="Times New Roman"/>
      <w:b/>
      <w:bCs/>
    </w:rPr>
  </w:style>
  <w:style w:type="character" w:customStyle="1" w:styleId="CommentSubjectChar">
    <w:name w:val="Comment Subject Char"/>
    <w:basedOn w:val="CommentTextChar"/>
    <w:link w:val="CommentSubject"/>
    <w:rsid w:val="00A547F0"/>
    <w:rPr>
      <w:rFonts w:ascii="Arial" w:hAnsi="Arial"/>
    </w:rPr>
  </w:style>
  <w:style w:type="paragraph" w:styleId="Revision">
    <w:name w:val="Revision"/>
    <w:hidden/>
    <w:uiPriority w:val="99"/>
    <w:semiHidden/>
    <w:rsid w:val="00DD1DF8"/>
    <w:rPr>
      <w:sz w:val="24"/>
    </w:rPr>
  </w:style>
  <w:style w:type="table" w:styleId="TableGrid">
    <w:name w:val="Table Grid"/>
    <w:basedOn w:val="TableNormal"/>
    <w:rsid w:val="00DA1FA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E17FF4"/>
    <w:pPr>
      <w:ind w:left="720"/>
      <w:contextualSpacing/>
    </w:pPr>
  </w:style>
  <w:style w:type="character" w:customStyle="1" w:styleId="DocumentMapChar">
    <w:name w:val="Document Map Char"/>
    <w:basedOn w:val="DefaultParagraphFont"/>
    <w:link w:val="DocumentMap"/>
    <w:rsid w:val="0065633A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link w:val="DocumentMapChar"/>
    <w:rsid w:val="0065633A"/>
    <w:pPr>
      <w:jc w:val="left"/>
    </w:pPr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rsid w:val="00097B1C"/>
    <w:rPr>
      <w:rFonts w:cs="Times New Roman"/>
      <w:color w:val="0000FF"/>
      <w:u w:val="single"/>
    </w:rPr>
  </w:style>
  <w:style w:type="character" w:styleId="FollowedHyperlink">
    <w:name w:val="FollowedHyperlink"/>
    <w:basedOn w:val="DefaultParagraphFont"/>
    <w:rsid w:val="002413A7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="Times New Roman" w:hAnsi="Arial" w:cs="Arial"/>
        <w:sz w:val="22"/>
        <w:szCs w:val="22"/>
        <w:lang w:val="en-US" w:eastAsia="en-US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footer" w:uiPriority="99"/>
    <w:lsdException w:name="caption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0025B8"/>
    <w:pPr>
      <w:jc w:val="both"/>
    </w:pPr>
  </w:style>
  <w:style w:type="paragraph" w:styleId="Heading1">
    <w:name w:val="heading 1"/>
    <w:basedOn w:val="Normal"/>
    <w:next w:val="Normal"/>
    <w:qFormat/>
    <w:rsid w:val="000025B8"/>
    <w:pPr>
      <w:keepNext/>
      <w:numPr>
        <w:numId w:val="7"/>
      </w:numPr>
      <w:jc w:val="center"/>
      <w:outlineLvl w:val="0"/>
    </w:pPr>
    <w:rPr>
      <w:b/>
      <w:caps/>
      <w:kern w:val="28"/>
    </w:rPr>
  </w:style>
  <w:style w:type="paragraph" w:styleId="Heading2">
    <w:name w:val="heading 2"/>
    <w:basedOn w:val="Normal"/>
    <w:next w:val="Normal"/>
    <w:qFormat/>
    <w:rsid w:val="000025B8"/>
    <w:pPr>
      <w:keepNext/>
      <w:numPr>
        <w:ilvl w:val="1"/>
        <w:numId w:val="7"/>
      </w:numPr>
      <w:jc w:val="center"/>
      <w:outlineLvl w:val="1"/>
    </w:pPr>
    <w:rPr>
      <w:b/>
    </w:rPr>
  </w:style>
  <w:style w:type="paragraph" w:styleId="Heading3">
    <w:name w:val="heading 3"/>
    <w:basedOn w:val="Normal"/>
    <w:next w:val="Normal"/>
    <w:qFormat/>
    <w:rsid w:val="000025B8"/>
    <w:pPr>
      <w:keepNext/>
      <w:numPr>
        <w:ilvl w:val="2"/>
        <w:numId w:val="7"/>
      </w:numPr>
      <w:outlineLvl w:val="2"/>
    </w:pPr>
    <w:rPr>
      <w:b/>
    </w:rPr>
  </w:style>
  <w:style w:type="paragraph" w:styleId="Heading4">
    <w:name w:val="heading 4"/>
    <w:basedOn w:val="Normal"/>
    <w:next w:val="Normal"/>
    <w:qFormat/>
    <w:rsid w:val="000025B8"/>
    <w:pPr>
      <w:keepNext/>
      <w:ind w:left="720"/>
      <w:outlineLvl w:val="3"/>
    </w:pPr>
    <w:rPr>
      <w:b/>
    </w:rPr>
  </w:style>
  <w:style w:type="paragraph" w:styleId="Heading5">
    <w:name w:val="heading 5"/>
    <w:basedOn w:val="Normal"/>
    <w:next w:val="Normal"/>
    <w:qFormat/>
    <w:rsid w:val="000025B8"/>
    <w:pPr>
      <w:ind w:left="1440"/>
      <w:outlineLvl w:val="4"/>
    </w:pPr>
    <w:rPr>
      <w:b/>
    </w:rPr>
  </w:style>
  <w:style w:type="paragraph" w:styleId="Heading6">
    <w:name w:val="heading 6"/>
    <w:basedOn w:val="Normal"/>
    <w:next w:val="Normal"/>
    <w:qFormat/>
    <w:rsid w:val="000025B8"/>
    <w:pPr>
      <w:keepNext/>
      <w:outlineLvl w:val="5"/>
    </w:pPr>
    <w:rPr>
      <w:b/>
      <w:bCs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1">
    <w:name w:val="toc 1"/>
    <w:basedOn w:val="Normal"/>
    <w:next w:val="Normal"/>
    <w:autoRedefine/>
    <w:semiHidden/>
    <w:rsid w:val="000025B8"/>
    <w:pPr>
      <w:tabs>
        <w:tab w:val="right" w:leader="dot" w:pos="9360"/>
      </w:tabs>
      <w:spacing w:before="240"/>
      <w:ind w:left="720" w:hanging="720"/>
      <w:jc w:val="left"/>
    </w:pPr>
  </w:style>
  <w:style w:type="paragraph" w:customStyle="1" w:styleId="Heading0">
    <w:name w:val="Heading 0"/>
    <w:basedOn w:val="Normal"/>
    <w:rsid w:val="000025B8"/>
    <w:pPr>
      <w:pBdr>
        <w:bottom w:val="thinThickSmallGap" w:sz="18" w:space="1" w:color="auto"/>
      </w:pBdr>
      <w:spacing w:before="720"/>
    </w:pPr>
    <w:rPr>
      <w:b/>
      <w:sz w:val="36"/>
    </w:rPr>
  </w:style>
  <w:style w:type="paragraph" w:styleId="ListBullet">
    <w:name w:val="List Bullet"/>
    <w:basedOn w:val="Normal"/>
    <w:autoRedefine/>
    <w:rsid w:val="000025B8"/>
    <w:pPr>
      <w:numPr>
        <w:numId w:val="3"/>
      </w:numPr>
    </w:pPr>
  </w:style>
  <w:style w:type="paragraph" w:styleId="TOC2">
    <w:name w:val="toc 2"/>
    <w:basedOn w:val="Normal"/>
    <w:next w:val="Normal"/>
    <w:autoRedefine/>
    <w:semiHidden/>
    <w:rsid w:val="000025B8"/>
    <w:pPr>
      <w:tabs>
        <w:tab w:val="right" w:leader="dot" w:pos="9360"/>
      </w:tabs>
      <w:ind w:left="1440" w:hanging="720"/>
      <w:jc w:val="left"/>
    </w:pPr>
    <w:rPr>
      <w:caps/>
      <w:noProof/>
    </w:rPr>
  </w:style>
  <w:style w:type="paragraph" w:styleId="TOC3">
    <w:name w:val="toc 3"/>
    <w:basedOn w:val="Normal"/>
    <w:next w:val="Normal"/>
    <w:autoRedefine/>
    <w:semiHidden/>
    <w:rsid w:val="000025B8"/>
    <w:pPr>
      <w:tabs>
        <w:tab w:val="right" w:leader="dot" w:pos="9360"/>
      </w:tabs>
      <w:ind w:left="2160" w:hanging="720"/>
      <w:jc w:val="left"/>
    </w:pPr>
    <w:rPr>
      <w:noProof/>
    </w:rPr>
  </w:style>
  <w:style w:type="paragraph" w:styleId="TOC4">
    <w:name w:val="toc 4"/>
    <w:basedOn w:val="Normal"/>
    <w:next w:val="Normal"/>
    <w:autoRedefine/>
    <w:semiHidden/>
    <w:rsid w:val="000025B8"/>
    <w:pPr>
      <w:tabs>
        <w:tab w:val="right" w:leader="dot" w:pos="9360"/>
      </w:tabs>
      <w:ind w:left="2880" w:hanging="720"/>
      <w:jc w:val="left"/>
    </w:pPr>
    <w:rPr>
      <w:noProof/>
    </w:rPr>
  </w:style>
  <w:style w:type="paragraph" w:customStyle="1" w:styleId="TableFigureLevel">
    <w:name w:val="Table &amp; Figure Level"/>
    <w:basedOn w:val="Normal"/>
    <w:rsid w:val="000025B8"/>
    <w:pPr>
      <w:keepNext/>
      <w:tabs>
        <w:tab w:val="left" w:pos="720"/>
        <w:tab w:val="left" w:pos="1440"/>
        <w:tab w:val="right" w:leader="dot" w:pos="9360"/>
      </w:tabs>
      <w:jc w:val="left"/>
      <w:outlineLvl w:val="2"/>
    </w:pPr>
  </w:style>
  <w:style w:type="paragraph" w:styleId="Header">
    <w:name w:val="header"/>
    <w:basedOn w:val="Normal"/>
    <w:link w:val="HeaderChar"/>
    <w:rsid w:val="000025B8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rsid w:val="0065633A"/>
    <w:rPr>
      <w:sz w:val="24"/>
    </w:rPr>
  </w:style>
  <w:style w:type="paragraph" w:styleId="Footer">
    <w:name w:val="footer"/>
    <w:basedOn w:val="Normal"/>
    <w:link w:val="FooterChar"/>
    <w:uiPriority w:val="99"/>
    <w:rsid w:val="000025B8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65633A"/>
    <w:rPr>
      <w:sz w:val="24"/>
    </w:rPr>
  </w:style>
  <w:style w:type="character" w:styleId="PageNumber">
    <w:name w:val="page number"/>
    <w:basedOn w:val="DefaultParagraphFont"/>
    <w:rsid w:val="000025B8"/>
  </w:style>
  <w:style w:type="paragraph" w:styleId="BodyTextIndent">
    <w:name w:val="Body Text Indent"/>
    <w:basedOn w:val="Normal"/>
    <w:rsid w:val="000025B8"/>
    <w:pPr>
      <w:spacing w:line="240" w:lineRule="exact"/>
      <w:ind w:left="720" w:hanging="720"/>
    </w:pPr>
  </w:style>
  <w:style w:type="paragraph" w:styleId="BodyText2">
    <w:name w:val="Body Text 2"/>
    <w:basedOn w:val="Normal"/>
    <w:rsid w:val="000025B8"/>
    <w:rPr>
      <w:szCs w:val="24"/>
    </w:rPr>
  </w:style>
  <w:style w:type="paragraph" w:styleId="Caption">
    <w:name w:val="caption"/>
    <w:basedOn w:val="Normal"/>
    <w:next w:val="Normal"/>
    <w:qFormat/>
    <w:rsid w:val="000025B8"/>
    <w:pPr>
      <w:spacing w:before="120" w:after="120"/>
      <w:jc w:val="left"/>
    </w:pPr>
    <w:rPr>
      <w:b/>
      <w:bCs/>
      <w:sz w:val="20"/>
    </w:rPr>
  </w:style>
  <w:style w:type="paragraph" w:styleId="BodyText">
    <w:name w:val="Body Text"/>
    <w:basedOn w:val="Normal"/>
    <w:rsid w:val="000025B8"/>
    <w:pPr>
      <w:spacing w:line="360" w:lineRule="auto"/>
    </w:pPr>
  </w:style>
  <w:style w:type="paragraph" w:styleId="BodyTextIndent2">
    <w:name w:val="Body Text Indent 2"/>
    <w:basedOn w:val="Normal"/>
    <w:rsid w:val="000025B8"/>
    <w:pPr>
      <w:ind w:left="720" w:hanging="720"/>
    </w:pPr>
    <w:rPr>
      <w:szCs w:val="24"/>
    </w:rPr>
  </w:style>
  <w:style w:type="paragraph" w:styleId="BalloonText">
    <w:name w:val="Balloon Text"/>
    <w:basedOn w:val="Normal"/>
    <w:link w:val="BalloonTextChar"/>
    <w:rsid w:val="00986AEA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65633A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rsid w:val="00986AEA"/>
    <w:rPr>
      <w:sz w:val="16"/>
      <w:szCs w:val="16"/>
    </w:rPr>
  </w:style>
  <w:style w:type="paragraph" w:styleId="CommentText">
    <w:name w:val="annotation text"/>
    <w:basedOn w:val="Normal"/>
    <w:link w:val="CommentTextChar"/>
    <w:rsid w:val="00986AEA"/>
    <w:pPr>
      <w:jc w:val="left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rsid w:val="00A547F0"/>
    <w:rPr>
      <w:rFonts w:ascii="Arial" w:hAnsi="Arial"/>
    </w:rPr>
  </w:style>
  <w:style w:type="paragraph" w:styleId="FootnoteText">
    <w:name w:val="footnote text"/>
    <w:basedOn w:val="Normal"/>
    <w:link w:val="FootnoteTextChar"/>
    <w:rsid w:val="00672D5A"/>
    <w:pPr>
      <w:jc w:val="left"/>
    </w:pPr>
    <w:rPr>
      <w:sz w:val="20"/>
    </w:rPr>
  </w:style>
  <w:style w:type="character" w:customStyle="1" w:styleId="FootnoteTextChar">
    <w:name w:val="Footnote Text Char"/>
    <w:basedOn w:val="DefaultParagraphFont"/>
    <w:link w:val="FootnoteText"/>
    <w:rsid w:val="00672D5A"/>
    <w:rPr>
      <w:rFonts w:ascii="Arial" w:hAnsi="Arial"/>
    </w:rPr>
  </w:style>
  <w:style w:type="character" w:styleId="FootnoteReference">
    <w:name w:val="footnote reference"/>
    <w:basedOn w:val="DefaultParagraphFont"/>
    <w:rsid w:val="00672D5A"/>
    <w:rPr>
      <w:vertAlign w:val="superscript"/>
    </w:rPr>
  </w:style>
  <w:style w:type="paragraph" w:styleId="CommentSubject">
    <w:name w:val="annotation subject"/>
    <w:basedOn w:val="CommentText"/>
    <w:next w:val="CommentText"/>
    <w:link w:val="CommentSubjectChar"/>
    <w:rsid w:val="00A547F0"/>
    <w:pPr>
      <w:jc w:val="both"/>
    </w:pPr>
    <w:rPr>
      <w:rFonts w:ascii="Times New Roman" w:hAnsi="Times New Roman"/>
      <w:b/>
      <w:bCs/>
    </w:rPr>
  </w:style>
  <w:style w:type="character" w:customStyle="1" w:styleId="CommentSubjectChar">
    <w:name w:val="Comment Subject Char"/>
    <w:basedOn w:val="CommentTextChar"/>
    <w:link w:val="CommentSubject"/>
    <w:rsid w:val="00A547F0"/>
    <w:rPr>
      <w:rFonts w:ascii="Arial" w:hAnsi="Arial"/>
    </w:rPr>
  </w:style>
  <w:style w:type="paragraph" w:styleId="Revision">
    <w:name w:val="Revision"/>
    <w:hidden/>
    <w:uiPriority w:val="99"/>
    <w:semiHidden/>
    <w:rsid w:val="00DD1DF8"/>
    <w:rPr>
      <w:sz w:val="24"/>
    </w:rPr>
  </w:style>
  <w:style w:type="table" w:styleId="TableGrid">
    <w:name w:val="Table Grid"/>
    <w:basedOn w:val="TableNormal"/>
    <w:rsid w:val="00DA1FA9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99"/>
    <w:qFormat/>
    <w:rsid w:val="00E17FF4"/>
    <w:pPr>
      <w:ind w:left="720"/>
      <w:contextualSpacing/>
    </w:pPr>
  </w:style>
  <w:style w:type="character" w:customStyle="1" w:styleId="DocumentMapChar">
    <w:name w:val="Document Map Char"/>
    <w:basedOn w:val="DefaultParagraphFont"/>
    <w:link w:val="DocumentMap"/>
    <w:rsid w:val="0065633A"/>
    <w:rPr>
      <w:rFonts w:ascii="Tahoma" w:hAnsi="Tahoma" w:cs="Tahoma"/>
      <w:sz w:val="16"/>
      <w:szCs w:val="16"/>
    </w:rPr>
  </w:style>
  <w:style w:type="paragraph" w:styleId="DocumentMap">
    <w:name w:val="Document Map"/>
    <w:basedOn w:val="Normal"/>
    <w:link w:val="DocumentMapChar"/>
    <w:rsid w:val="0065633A"/>
    <w:pPr>
      <w:jc w:val="left"/>
    </w:pPr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rsid w:val="00097B1C"/>
    <w:rPr>
      <w:rFonts w:cs="Times New Roman"/>
      <w:color w:val="0000FF"/>
      <w:u w:val="single"/>
    </w:rPr>
  </w:style>
  <w:style w:type="character" w:styleId="FollowedHyperlink">
    <w:name w:val="FollowedHyperlink"/>
    <w:basedOn w:val="DefaultParagraphFont"/>
    <w:rsid w:val="002413A7"/>
    <w:rPr>
      <w:color w:val="800080" w:themeColor="followed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001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779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714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11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84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33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11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microsoft.com/office/2007/relationships/stylesWithEffects" Target="stylesWithEffect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\Microsoft%20Office\Templates\1033\MEI%20TECH%20MEMO%202008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A1E1550-9DA8-4825-999D-95B3A798D16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MEI TECH MEMO 2008.dot</Template>
  <TotalTime>3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FORMAT FOR TECHNICAL MEMORANDA</vt:lpstr>
    </vt:vector>
  </TitlesOfParts>
  <Company>JSA</Company>
  <LinksUpToDate>false</LinksUpToDate>
  <CharactersWithSpaces>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FORMAT FOR TECHNICAL MEMORANDA</dc:title>
  <dc:creator>Bonnie Vail</dc:creator>
  <cp:lastModifiedBy>dencinas</cp:lastModifiedBy>
  <cp:revision>3</cp:revision>
  <cp:lastPrinted>2013-01-10T22:08:00Z</cp:lastPrinted>
  <dcterms:created xsi:type="dcterms:W3CDTF">2013-02-01T16:50:00Z</dcterms:created>
  <dcterms:modified xsi:type="dcterms:W3CDTF">2013-02-01T21:40:00Z</dcterms:modified>
</cp:coreProperties>
</file>